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2593D" w14:textId="77777777" w:rsidR="00391C9B" w:rsidRPr="0061706E" w:rsidRDefault="00391C9B" w:rsidP="00391C9B">
      <w:pPr>
        <w:spacing w:after="360"/>
        <w:rPr>
          <w:color w:val="000000" w:themeColor="text1"/>
          <w:sz w:val="48"/>
          <w:szCs w:val="48"/>
          <w:lang w:eastAsia="da-DK"/>
        </w:rPr>
      </w:pPr>
    </w:p>
    <w:p w14:paraId="7C8A2AC4" w14:textId="77777777" w:rsidR="00391C9B" w:rsidRDefault="00391C9B" w:rsidP="00391C9B">
      <w:pPr>
        <w:spacing w:after="360"/>
        <w:ind w:right="-285"/>
        <w:rPr>
          <w:color w:val="000000" w:themeColor="text1"/>
          <w:sz w:val="48"/>
          <w:szCs w:val="48"/>
          <w:lang w:eastAsia="da-DK"/>
        </w:rPr>
      </w:pPr>
    </w:p>
    <w:p w14:paraId="64E0F00A" w14:textId="77777777" w:rsidR="00391C9B" w:rsidRDefault="00391C9B" w:rsidP="00391C9B">
      <w:pPr>
        <w:spacing w:after="360"/>
        <w:ind w:right="-285"/>
        <w:rPr>
          <w:color w:val="000000" w:themeColor="text1"/>
          <w:sz w:val="48"/>
          <w:szCs w:val="48"/>
          <w:lang w:eastAsia="da-DK"/>
        </w:rPr>
      </w:pPr>
    </w:p>
    <w:p w14:paraId="67E746A7" w14:textId="77777777" w:rsidR="00391C9B" w:rsidRDefault="00391C9B" w:rsidP="00391C9B">
      <w:pPr>
        <w:spacing w:after="360"/>
        <w:ind w:right="-285"/>
        <w:rPr>
          <w:color w:val="000000" w:themeColor="text1"/>
          <w:sz w:val="48"/>
          <w:szCs w:val="48"/>
          <w:lang w:eastAsia="da-DK"/>
        </w:rPr>
      </w:pPr>
    </w:p>
    <w:p w14:paraId="24B9FF26" w14:textId="77777777" w:rsidR="00391C9B" w:rsidRDefault="00391C9B" w:rsidP="00391C9B">
      <w:pPr>
        <w:spacing w:after="360"/>
        <w:ind w:right="-285"/>
        <w:rPr>
          <w:color w:val="000000" w:themeColor="text1"/>
          <w:sz w:val="48"/>
          <w:szCs w:val="48"/>
          <w:lang w:eastAsia="da-DK"/>
        </w:rPr>
      </w:pPr>
    </w:p>
    <w:p w14:paraId="0811A2FF" w14:textId="36755A4D" w:rsidR="003A4041" w:rsidRDefault="003A4041" w:rsidP="00391C9B">
      <w:pPr>
        <w:spacing w:after="360"/>
        <w:ind w:right="-285"/>
        <w:rPr>
          <w:color w:val="000000" w:themeColor="text1"/>
          <w:sz w:val="48"/>
          <w:szCs w:val="48"/>
          <w:lang w:eastAsia="da-DK"/>
        </w:rPr>
      </w:pPr>
      <w:r>
        <w:rPr>
          <w:color w:val="000000" w:themeColor="text1"/>
          <w:sz w:val="48"/>
          <w:szCs w:val="48"/>
          <w:lang w:eastAsia="da-DK"/>
        </w:rPr>
        <w:t>Lokaltog A/S</w:t>
      </w:r>
    </w:p>
    <w:p w14:paraId="58F62837" w14:textId="13142D11" w:rsidR="00391C9B" w:rsidRPr="0061706E" w:rsidRDefault="00391C9B" w:rsidP="00391C9B">
      <w:pPr>
        <w:spacing w:after="360"/>
        <w:ind w:right="-285"/>
        <w:rPr>
          <w:color w:val="000000" w:themeColor="text1"/>
          <w:sz w:val="48"/>
          <w:szCs w:val="48"/>
          <w:lang w:eastAsia="da-DK"/>
        </w:rPr>
      </w:pPr>
      <w:r>
        <w:rPr>
          <w:color w:val="000000" w:themeColor="text1"/>
          <w:sz w:val="48"/>
          <w:szCs w:val="48"/>
          <w:lang w:eastAsia="da-DK"/>
        </w:rPr>
        <w:t>3. partsaftale</w:t>
      </w:r>
    </w:p>
    <w:p w14:paraId="7671A284" w14:textId="233E4207" w:rsidR="00391C9B" w:rsidRPr="0061706E" w:rsidRDefault="00391C9B" w:rsidP="0039162E">
      <w:pPr>
        <w:pStyle w:val="Orangeoverskrift"/>
        <w:rPr>
          <w:bCs/>
          <w:i/>
        </w:rPr>
      </w:pPr>
      <w:bookmarkStart w:id="0" w:name="_Hlk130292009"/>
      <w:bookmarkStart w:id="1" w:name="_Hlk206061460"/>
      <w:r w:rsidRPr="0061706E">
        <w:rPr>
          <w:iCs/>
        </w:rPr>
        <w:t>Projektnavn:</w:t>
      </w:r>
      <w:r w:rsidR="003A4041">
        <w:rPr>
          <w:i/>
        </w:rPr>
        <w:t xml:space="preserve">   </w:t>
      </w:r>
      <w:permStart w:id="1491865839" w:edGrp="everyone"/>
      <w:r w:rsidRPr="0039162E">
        <w:rPr>
          <w:color w:val="ED7D31" w:themeColor="accent2"/>
        </w:rPr>
        <w:t xml:space="preserve">XXXX </w:t>
      </w:r>
      <w:proofErr w:type="spellStart"/>
      <w:r w:rsidRPr="0039162E">
        <w:rPr>
          <w:color w:val="ED7D31" w:themeColor="accent2"/>
        </w:rPr>
        <w:t>XXXX</w:t>
      </w:r>
      <w:proofErr w:type="spellEnd"/>
    </w:p>
    <w:permEnd w:id="1491865839"/>
    <w:p w14:paraId="0074884F" w14:textId="233E4207" w:rsidR="00391C9B" w:rsidRPr="0061706E" w:rsidRDefault="00391C9B" w:rsidP="0039162E">
      <w:pPr>
        <w:pStyle w:val="Orangeoverskrift"/>
        <w:rPr>
          <w:i/>
        </w:rPr>
      </w:pPr>
      <w:r w:rsidRPr="0061706E">
        <w:rPr>
          <w:iCs/>
        </w:rPr>
        <w:t>ATM nr.:</w:t>
      </w:r>
      <w:r w:rsidR="0039162E">
        <w:rPr>
          <w:iCs/>
        </w:rPr>
        <w:t xml:space="preserve">    </w:t>
      </w:r>
      <w:r w:rsidRPr="0061706E">
        <w:rPr>
          <w:i/>
        </w:rPr>
        <w:tab/>
      </w:r>
      <w:permStart w:id="1635914424" w:edGrp="everyone"/>
      <w:r w:rsidRPr="0039162E">
        <w:rPr>
          <w:color w:val="ED7D31" w:themeColor="accent2"/>
        </w:rPr>
        <w:t>XXX</w:t>
      </w:r>
      <w:permEnd w:id="1635914424"/>
    </w:p>
    <w:bookmarkEnd w:id="0"/>
    <w:p w14:paraId="119DF6F9" w14:textId="77777777" w:rsidR="00391C9B" w:rsidRPr="0061706E" w:rsidRDefault="00391C9B" w:rsidP="0039162E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1353285418" w:edGrp="everyone"/>
      <w:r w:rsidRPr="0039162E">
        <w:rPr>
          <w:color w:val="ED7D31" w:themeColor="accent2"/>
        </w:rPr>
        <w:t>1.0</w:t>
      </w:r>
      <w:permEnd w:id="1353285418"/>
    </w:p>
    <w:p w14:paraId="741871BE" w14:textId="640B37BB" w:rsidR="00391C9B" w:rsidRPr="0061706E" w:rsidRDefault="00391C9B" w:rsidP="0039162E">
      <w:pPr>
        <w:pStyle w:val="orangetekst"/>
      </w:pPr>
      <w:r w:rsidRPr="0061706E">
        <w:t>Udarbejdet af:</w:t>
      </w:r>
      <w:r w:rsidRPr="0061706E">
        <w:tab/>
      </w:r>
      <w:r w:rsidR="003A4041">
        <w:t xml:space="preserve">         </w:t>
      </w:r>
      <w:r w:rsidR="0039162E">
        <w:t xml:space="preserve"> </w:t>
      </w:r>
      <w:r w:rsidR="003A4041">
        <w:t xml:space="preserve"> </w:t>
      </w:r>
      <w:permStart w:id="2130842888" w:edGrp="everyone"/>
      <w:r w:rsidRPr="0039162E">
        <w:rPr>
          <w:color w:val="ED7D31" w:themeColor="accent2"/>
        </w:rPr>
        <w:t>Navn, Virksomhed</w:t>
      </w:r>
      <w:permEnd w:id="2130842888"/>
    </w:p>
    <w:p w14:paraId="68D06FB5" w14:textId="408CD5F6" w:rsidR="00391C9B" w:rsidRPr="0061706E" w:rsidRDefault="00391C9B" w:rsidP="0039162E">
      <w:pPr>
        <w:pStyle w:val="orangetekst"/>
      </w:pPr>
      <w:r w:rsidRPr="0061706E">
        <w:t>Gransket af:</w:t>
      </w:r>
      <w:r w:rsidR="0039162E">
        <w:t xml:space="preserve">             </w:t>
      </w:r>
      <w:r w:rsidRPr="0061706E">
        <w:tab/>
      </w:r>
      <w:permStart w:id="1259616201" w:edGrp="everyone"/>
      <w:r w:rsidRPr="0039162E">
        <w:rPr>
          <w:color w:val="ED7D31" w:themeColor="accent2"/>
        </w:rPr>
        <w:t>Navn, Virksomhed</w:t>
      </w:r>
      <w:permEnd w:id="1259616201"/>
    </w:p>
    <w:p w14:paraId="1F5A67B8" w14:textId="77777777" w:rsidR="00391C9B" w:rsidRPr="0061706E" w:rsidRDefault="00391C9B" w:rsidP="0039162E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1928993299" w:edGrp="everyone"/>
      <w:r w:rsidRPr="0039162E">
        <w:rPr>
          <w:color w:val="ED7D31" w:themeColor="accent2"/>
        </w:rPr>
        <w:t xml:space="preserve">Navn, </w:t>
      </w:r>
      <w:bookmarkEnd w:id="1"/>
      <w:r w:rsidRPr="0039162E">
        <w:rPr>
          <w:color w:val="ED7D31" w:themeColor="accent2"/>
        </w:rPr>
        <w:t>Virksomhed</w:t>
      </w:r>
      <w:permEnd w:id="1928993299"/>
    </w:p>
    <w:p w14:paraId="6A49C613" w14:textId="5FCFE7FF" w:rsidR="00391C9B" w:rsidRPr="0061706E" w:rsidRDefault="00391C9B" w:rsidP="00391C9B">
      <w:pPr>
        <w:rPr>
          <w:sz w:val="18"/>
          <w:szCs w:val="22"/>
          <w:lang w:eastAsia="da-DK"/>
        </w:rPr>
      </w:pPr>
    </w:p>
    <w:p w14:paraId="2B40A4A4" w14:textId="77777777" w:rsidR="00391C9B" w:rsidRPr="0061706E" w:rsidRDefault="00391C9B" w:rsidP="00391C9B">
      <w:pPr>
        <w:rPr>
          <w:sz w:val="18"/>
          <w:szCs w:val="22"/>
          <w:lang w:eastAsia="da-DK"/>
        </w:rPr>
      </w:pPr>
    </w:p>
    <w:p w14:paraId="69F8E3F8" w14:textId="77777777" w:rsidR="00391C9B" w:rsidRPr="0061706E" w:rsidRDefault="00391C9B" w:rsidP="00391C9B">
      <w:pPr>
        <w:rPr>
          <w:sz w:val="18"/>
          <w:szCs w:val="22"/>
          <w:lang w:eastAsia="da-DK"/>
        </w:rPr>
      </w:pPr>
    </w:p>
    <w:p w14:paraId="0C4E8A5F" w14:textId="77777777" w:rsidR="00391C9B" w:rsidRPr="0061706E" w:rsidRDefault="00391C9B" w:rsidP="00391C9B">
      <w:pPr>
        <w:rPr>
          <w:sz w:val="18"/>
          <w:szCs w:val="22"/>
          <w:lang w:eastAsia="da-DK"/>
        </w:rPr>
      </w:pPr>
    </w:p>
    <w:p w14:paraId="3C1F19DB" w14:textId="77777777" w:rsidR="00391C9B" w:rsidRPr="0061706E" w:rsidRDefault="00391C9B" w:rsidP="00391C9B">
      <w:pPr>
        <w:rPr>
          <w:sz w:val="18"/>
          <w:szCs w:val="22"/>
          <w:lang w:eastAsia="da-DK"/>
        </w:rPr>
      </w:pPr>
    </w:p>
    <w:p w14:paraId="102FBB02" w14:textId="77777777" w:rsidR="00391C9B" w:rsidRPr="0061706E" w:rsidRDefault="00391C9B" w:rsidP="00391C9B">
      <w:pPr>
        <w:tabs>
          <w:tab w:val="left" w:pos="7416"/>
        </w:tabs>
        <w:rPr>
          <w:sz w:val="18"/>
          <w:szCs w:val="22"/>
          <w:lang w:eastAsia="da-DK"/>
        </w:rPr>
      </w:pPr>
      <w:r w:rsidRPr="0061706E">
        <w:rPr>
          <w:sz w:val="18"/>
          <w:szCs w:val="22"/>
          <w:lang w:eastAsia="da-DK"/>
        </w:rPr>
        <w:tab/>
      </w:r>
    </w:p>
    <w:p w14:paraId="1225E40B" w14:textId="77777777" w:rsidR="00391C9B" w:rsidRPr="0061706E" w:rsidRDefault="00391C9B" w:rsidP="00391C9B">
      <w:pPr>
        <w:rPr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43A9EFF" wp14:editId="57F24446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0332B57" w14:textId="77777777" w:rsidR="00391C9B" w:rsidRPr="00CC1453" w:rsidRDefault="00391C9B" w:rsidP="00391C9B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3A9EFF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10332B57" w14:textId="77777777" w:rsidR="00391C9B" w:rsidRPr="00CC1453" w:rsidRDefault="00391C9B" w:rsidP="00391C9B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color w:val="FFFFFF"/>
          <w:sz w:val="36"/>
          <w:szCs w:val="36"/>
          <w:lang w:eastAsia="da-DK"/>
        </w:rPr>
        <w:br w:type="page"/>
      </w:r>
    </w:p>
    <w:p w14:paraId="52AA22D5" w14:textId="77777777" w:rsidR="00391C9B" w:rsidRPr="0061706E" w:rsidRDefault="00391C9B" w:rsidP="00391C9B">
      <w:pPr>
        <w:rPr>
          <w:sz w:val="18"/>
          <w:szCs w:val="22"/>
          <w:lang w:eastAsia="da-DK"/>
        </w:rPr>
      </w:pPr>
      <w:bookmarkStart w:id="2" w:name="_Hlk130292114"/>
      <w:bookmarkStart w:id="3" w:name="_Hlk130291999"/>
      <w:bookmarkStart w:id="4" w:name="_Hlk130291224"/>
      <w:r w:rsidRPr="0061706E">
        <w:rPr>
          <w:sz w:val="18"/>
          <w:szCs w:val="22"/>
          <w:lang w:eastAsia="da-DK"/>
        </w:rPr>
        <w:lastRenderedPageBreak/>
        <w:t>Version af dokument:</w:t>
      </w:r>
    </w:p>
    <w:p w14:paraId="64071EFE" w14:textId="77777777" w:rsidR="00391C9B" w:rsidRPr="0061706E" w:rsidRDefault="00391C9B" w:rsidP="00391C9B">
      <w:pPr>
        <w:rPr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391C9B" w:rsidRPr="0061706E" w14:paraId="6D352529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003CD968" w14:textId="77777777" w:rsidR="00391C9B" w:rsidRPr="0061706E" w:rsidRDefault="00391C9B" w:rsidP="00BE1605">
            <w:pPr>
              <w:spacing w:line="240" w:lineRule="auto"/>
              <w:jc w:val="center"/>
              <w:rPr>
                <w:b/>
                <w:sz w:val="18"/>
                <w:szCs w:val="22"/>
                <w:lang w:eastAsia="da-DK"/>
              </w:rPr>
            </w:pPr>
            <w:bookmarkStart w:id="5" w:name="_Hlk206061471"/>
            <w:r w:rsidRPr="0061706E">
              <w:rPr>
                <w:b/>
                <w:sz w:val="18"/>
                <w:szCs w:val="22"/>
                <w:lang w:eastAsia="da-DK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396D2A2C" w14:textId="77777777" w:rsidR="00391C9B" w:rsidRPr="0061706E" w:rsidRDefault="00391C9B" w:rsidP="00BE1605">
            <w:pPr>
              <w:spacing w:line="240" w:lineRule="auto"/>
              <w:rPr>
                <w:b/>
                <w:sz w:val="18"/>
                <w:szCs w:val="22"/>
                <w:lang w:eastAsia="da-DK"/>
              </w:rPr>
            </w:pPr>
            <w:r w:rsidRPr="0061706E">
              <w:rPr>
                <w:b/>
                <w:sz w:val="18"/>
                <w:szCs w:val="22"/>
                <w:lang w:eastAsia="da-DK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2BF7A717" w14:textId="77777777" w:rsidR="00391C9B" w:rsidRPr="0061706E" w:rsidRDefault="00391C9B" w:rsidP="00BE1605">
            <w:pPr>
              <w:spacing w:line="240" w:lineRule="auto"/>
              <w:rPr>
                <w:b/>
                <w:sz w:val="18"/>
                <w:szCs w:val="22"/>
                <w:lang w:eastAsia="da-DK"/>
              </w:rPr>
            </w:pPr>
            <w:r w:rsidRPr="0061706E">
              <w:rPr>
                <w:b/>
                <w:sz w:val="18"/>
                <w:szCs w:val="22"/>
                <w:lang w:eastAsia="da-DK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56D1DBB2" w14:textId="77777777" w:rsidR="00391C9B" w:rsidRPr="0061706E" w:rsidRDefault="00391C9B" w:rsidP="00BE1605">
            <w:pPr>
              <w:spacing w:line="240" w:lineRule="auto"/>
              <w:rPr>
                <w:b/>
                <w:sz w:val="18"/>
                <w:szCs w:val="22"/>
                <w:lang w:eastAsia="da-DK"/>
              </w:rPr>
            </w:pPr>
            <w:r w:rsidRPr="0061706E">
              <w:rPr>
                <w:b/>
                <w:sz w:val="18"/>
                <w:szCs w:val="22"/>
                <w:lang w:eastAsia="da-DK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4BE61A4C" w14:textId="77777777" w:rsidR="00391C9B" w:rsidRPr="0061706E" w:rsidRDefault="00391C9B" w:rsidP="00BE1605">
            <w:pPr>
              <w:spacing w:line="240" w:lineRule="auto"/>
              <w:rPr>
                <w:b/>
                <w:sz w:val="18"/>
                <w:szCs w:val="22"/>
                <w:lang w:eastAsia="da-DK"/>
              </w:rPr>
            </w:pPr>
            <w:r w:rsidRPr="0061706E">
              <w:rPr>
                <w:b/>
                <w:sz w:val="18"/>
                <w:szCs w:val="22"/>
                <w:lang w:eastAsia="da-DK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558BBF42" w14:textId="77777777" w:rsidR="00391C9B" w:rsidRPr="0061706E" w:rsidRDefault="00391C9B" w:rsidP="00BE1605">
            <w:pPr>
              <w:spacing w:line="240" w:lineRule="auto"/>
              <w:jc w:val="center"/>
              <w:rPr>
                <w:b/>
                <w:sz w:val="18"/>
                <w:szCs w:val="22"/>
                <w:lang w:eastAsia="da-DK"/>
              </w:rPr>
            </w:pPr>
            <w:r w:rsidRPr="0061706E">
              <w:rPr>
                <w:b/>
                <w:sz w:val="18"/>
                <w:szCs w:val="22"/>
                <w:lang w:eastAsia="da-DK"/>
              </w:rPr>
              <w:t>Ændring</w:t>
            </w:r>
          </w:p>
        </w:tc>
      </w:tr>
      <w:tr w:rsidR="00391C9B" w:rsidRPr="0061706E" w14:paraId="17798B18" w14:textId="77777777" w:rsidTr="00BE1605">
        <w:tc>
          <w:tcPr>
            <w:tcW w:w="983" w:type="dxa"/>
          </w:tcPr>
          <w:p w14:paraId="2ADF7C19" w14:textId="77777777" w:rsidR="00391C9B" w:rsidRPr="0039162E" w:rsidRDefault="00391C9B" w:rsidP="0039162E">
            <w:pPr>
              <w:pStyle w:val="orangetekst"/>
              <w:rPr>
                <w:color w:val="ED7D31" w:themeColor="accent2"/>
              </w:rPr>
            </w:pPr>
            <w:permStart w:id="1143363210" w:edGrp="everyone" w:colFirst="0" w:colLast="0"/>
            <w:permStart w:id="343421785" w:edGrp="everyone" w:colFirst="1" w:colLast="1"/>
            <w:permStart w:id="561084351" w:edGrp="everyone" w:colFirst="2" w:colLast="2"/>
            <w:permStart w:id="1242895426" w:edGrp="everyone" w:colFirst="3" w:colLast="3"/>
            <w:permStart w:id="1135543607" w:edGrp="everyone" w:colFirst="4" w:colLast="4"/>
            <w:permStart w:id="954291099" w:edGrp="everyone" w:colFirst="5" w:colLast="5"/>
            <w:permStart w:id="1905949867" w:edGrp="everyone" w:colFirst="6" w:colLast="6"/>
            <w:proofErr w:type="spellStart"/>
            <w:r w:rsidRPr="0039162E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5AA89BA1" w14:textId="77777777" w:rsidR="00391C9B" w:rsidRPr="0039162E" w:rsidRDefault="00391C9B" w:rsidP="0039162E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39162E">
              <w:rPr>
                <w:color w:val="ED7D31" w:themeColor="accent2"/>
              </w:rPr>
              <w:t>xx.</w:t>
            </w:r>
            <w:proofErr w:type="gramStart"/>
            <w:r w:rsidRPr="0039162E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11675372" w14:textId="77777777" w:rsidR="00391C9B" w:rsidRPr="0039162E" w:rsidRDefault="00391C9B" w:rsidP="0039162E">
            <w:pPr>
              <w:pStyle w:val="orangetekst"/>
              <w:rPr>
                <w:color w:val="ED7D31" w:themeColor="accent2"/>
              </w:rPr>
            </w:pPr>
            <w:proofErr w:type="spellStart"/>
            <w:r w:rsidRPr="0039162E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43F8FBBB" w14:textId="77777777" w:rsidR="00391C9B" w:rsidRPr="0039162E" w:rsidRDefault="00391C9B" w:rsidP="0039162E">
            <w:pPr>
              <w:pStyle w:val="orangetekst"/>
              <w:rPr>
                <w:color w:val="ED7D31" w:themeColor="accent2"/>
              </w:rPr>
            </w:pPr>
            <w:proofErr w:type="spellStart"/>
            <w:r w:rsidRPr="0039162E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41DDFB11" w14:textId="77777777" w:rsidR="00391C9B" w:rsidRPr="0039162E" w:rsidRDefault="00391C9B" w:rsidP="0039162E">
            <w:pPr>
              <w:pStyle w:val="orangetekst"/>
              <w:rPr>
                <w:color w:val="ED7D31" w:themeColor="accent2"/>
              </w:rPr>
            </w:pPr>
            <w:r w:rsidRPr="0039162E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7BF5959C" w14:textId="77777777" w:rsidR="00391C9B" w:rsidRPr="0039162E" w:rsidRDefault="00391C9B" w:rsidP="0039162E">
            <w:pPr>
              <w:pStyle w:val="orangetekst"/>
              <w:rPr>
                <w:color w:val="ED7D31" w:themeColor="accent2"/>
              </w:rPr>
            </w:pPr>
            <w:permStart w:id="1458916999" w:edGrp="everyone"/>
            <w:proofErr w:type="spellStart"/>
            <w:r w:rsidRPr="0039162E">
              <w:rPr>
                <w:color w:val="ED7D31" w:themeColor="accent2"/>
              </w:rPr>
              <w:t>xxxx</w:t>
            </w:r>
            <w:permEnd w:id="1458916999"/>
            <w:proofErr w:type="spellEnd"/>
          </w:p>
        </w:tc>
      </w:tr>
      <w:tr w:rsidR="00391C9B" w:rsidRPr="0061706E" w14:paraId="1CAD8AA2" w14:textId="77777777" w:rsidTr="00BE1605">
        <w:tc>
          <w:tcPr>
            <w:tcW w:w="983" w:type="dxa"/>
          </w:tcPr>
          <w:p w14:paraId="2CD9D04B" w14:textId="77777777" w:rsidR="00391C9B" w:rsidRPr="0039162E" w:rsidRDefault="00391C9B" w:rsidP="0039162E">
            <w:pPr>
              <w:pStyle w:val="orangetekst"/>
              <w:rPr>
                <w:color w:val="ED7D31" w:themeColor="accent2"/>
              </w:rPr>
            </w:pPr>
            <w:permStart w:id="500972458" w:edGrp="everyone" w:colFirst="0" w:colLast="0"/>
            <w:permStart w:id="1892695963" w:edGrp="everyone" w:colFirst="1" w:colLast="1"/>
            <w:permStart w:id="2019572585" w:edGrp="everyone" w:colFirst="2" w:colLast="2"/>
            <w:permStart w:id="943603997" w:edGrp="everyone" w:colFirst="3" w:colLast="3"/>
            <w:permStart w:id="1889890651" w:edGrp="everyone" w:colFirst="4" w:colLast="4"/>
            <w:permStart w:id="1877035088" w:edGrp="everyone" w:colFirst="5" w:colLast="5"/>
            <w:permStart w:id="1906671316" w:edGrp="everyone" w:colFirst="6" w:colLast="6"/>
            <w:permEnd w:id="1143363210"/>
            <w:permEnd w:id="343421785"/>
            <w:permEnd w:id="561084351"/>
            <w:permEnd w:id="1242895426"/>
            <w:permEnd w:id="1135543607"/>
            <w:permEnd w:id="954291099"/>
            <w:permEnd w:id="1905949867"/>
          </w:p>
        </w:tc>
        <w:tc>
          <w:tcPr>
            <w:tcW w:w="1201" w:type="dxa"/>
          </w:tcPr>
          <w:p w14:paraId="3B18860B" w14:textId="77777777" w:rsidR="00391C9B" w:rsidRPr="0039162E" w:rsidRDefault="00391C9B" w:rsidP="0039162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36DB21B3" w14:textId="77777777" w:rsidR="00391C9B" w:rsidRPr="0039162E" w:rsidRDefault="00391C9B" w:rsidP="0039162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0FA8915E" w14:textId="77777777" w:rsidR="00391C9B" w:rsidRPr="0039162E" w:rsidRDefault="00391C9B" w:rsidP="0039162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50DD859C" w14:textId="77777777" w:rsidR="00391C9B" w:rsidRPr="0039162E" w:rsidRDefault="00391C9B" w:rsidP="0039162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5D5B8FEE" w14:textId="77777777" w:rsidR="00391C9B" w:rsidRPr="0039162E" w:rsidRDefault="00391C9B" w:rsidP="0039162E">
            <w:pPr>
              <w:pStyle w:val="orangetekst"/>
              <w:rPr>
                <w:color w:val="ED7D31" w:themeColor="accent2"/>
              </w:rPr>
            </w:pPr>
          </w:p>
        </w:tc>
      </w:tr>
      <w:bookmarkEnd w:id="5"/>
      <w:permEnd w:id="500972458"/>
      <w:permEnd w:id="1892695963"/>
      <w:permEnd w:id="2019572585"/>
      <w:permEnd w:id="943603997"/>
      <w:permEnd w:id="1889890651"/>
      <w:permEnd w:id="1877035088"/>
      <w:permEnd w:id="1906671316"/>
    </w:tbl>
    <w:p w14:paraId="48AC3547" w14:textId="77777777" w:rsidR="00391C9B" w:rsidRPr="0061706E" w:rsidRDefault="00391C9B" w:rsidP="00391C9B">
      <w:pPr>
        <w:tabs>
          <w:tab w:val="left" w:pos="7416"/>
        </w:tabs>
        <w:rPr>
          <w:sz w:val="18"/>
          <w:szCs w:val="22"/>
          <w:lang w:eastAsia="da-DK"/>
        </w:rPr>
      </w:pPr>
    </w:p>
    <w:p w14:paraId="1184C920" w14:textId="77777777" w:rsidR="00391C9B" w:rsidRPr="0061706E" w:rsidRDefault="00391C9B" w:rsidP="00391C9B">
      <w:pPr>
        <w:tabs>
          <w:tab w:val="left" w:pos="7416"/>
        </w:tabs>
        <w:rPr>
          <w:sz w:val="18"/>
          <w:szCs w:val="22"/>
          <w:lang w:eastAsia="da-DK"/>
        </w:rPr>
      </w:pPr>
    </w:p>
    <w:p w14:paraId="2E248C6B" w14:textId="77777777" w:rsidR="00391C9B" w:rsidRPr="0061706E" w:rsidRDefault="00391C9B" w:rsidP="00391C9B">
      <w:pPr>
        <w:tabs>
          <w:tab w:val="left" w:pos="7416"/>
        </w:tabs>
        <w:rPr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391C9B" w:rsidRPr="0061706E" w14:paraId="1014C37C" w14:textId="77777777" w:rsidTr="00BE1605">
        <w:tc>
          <w:tcPr>
            <w:tcW w:w="1847" w:type="dxa"/>
          </w:tcPr>
          <w:p w14:paraId="4B2BBCC3" w14:textId="77777777" w:rsidR="00391C9B" w:rsidRPr="0061706E" w:rsidRDefault="00391C9B" w:rsidP="00BE1605">
            <w:pPr>
              <w:rPr>
                <w:sz w:val="18"/>
                <w:szCs w:val="22"/>
                <w:lang w:eastAsia="da-DK"/>
              </w:rPr>
            </w:pPr>
            <w:bookmarkStart w:id="6" w:name="_Hlk205536090"/>
            <w:r w:rsidRPr="0061706E">
              <w:rPr>
                <w:sz w:val="18"/>
                <w:szCs w:val="22"/>
                <w:lang w:eastAsia="da-DK"/>
              </w:rPr>
              <w:t>Versionsstyring</w:t>
            </w:r>
          </w:p>
        </w:tc>
        <w:tc>
          <w:tcPr>
            <w:tcW w:w="3960" w:type="dxa"/>
          </w:tcPr>
          <w:p w14:paraId="7DB8292F" w14:textId="77777777" w:rsidR="00CB05F9" w:rsidRPr="00CB05F9" w:rsidRDefault="00CB05F9" w:rsidP="00CB05F9">
            <w:pPr>
              <w:rPr>
                <w:sz w:val="18"/>
                <w:szCs w:val="22"/>
                <w:lang w:eastAsia="da-DK"/>
              </w:rPr>
            </w:pPr>
            <w:r w:rsidRPr="00CB05F9">
              <w:rPr>
                <w:sz w:val="18"/>
                <w:szCs w:val="22"/>
                <w:lang w:eastAsia="da-DK"/>
              </w:rPr>
              <w:t>Ved hver ny opdatering af et dokument, fremsendes med ny dato og version i hele tal (1.0, 2.0).</w:t>
            </w:r>
          </w:p>
          <w:p w14:paraId="2E305BB1" w14:textId="77777777" w:rsidR="00391C9B" w:rsidRPr="0061706E" w:rsidRDefault="00391C9B" w:rsidP="00BE1605">
            <w:pPr>
              <w:rPr>
                <w:sz w:val="18"/>
                <w:szCs w:val="22"/>
                <w:lang w:eastAsia="da-DK"/>
              </w:rPr>
            </w:pPr>
          </w:p>
        </w:tc>
        <w:tc>
          <w:tcPr>
            <w:tcW w:w="3686" w:type="dxa"/>
          </w:tcPr>
          <w:p w14:paraId="226A03CA" w14:textId="77777777" w:rsidR="00CB05F9" w:rsidRPr="00CB05F9" w:rsidRDefault="00CB05F9" w:rsidP="00CB05F9">
            <w:pPr>
              <w:rPr>
                <w:sz w:val="18"/>
                <w:szCs w:val="22"/>
                <w:lang w:eastAsia="da-DK"/>
              </w:rPr>
            </w:pPr>
            <w:r w:rsidRPr="00CB05F9">
              <w:rPr>
                <w:sz w:val="18"/>
                <w:szCs w:val="22"/>
                <w:lang w:eastAsia="da-DK"/>
              </w:rPr>
              <w:t>Dokumenterne er låst i formateringen og ændringer/rettelser mellem versionerne vil derfor ikke kunne markeres.</w:t>
            </w:r>
          </w:p>
          <w:p w14:paraId="58201A33" w14:textId="77777777" w:rsidR="00CB05F9" w:rsidRPr="00CB05F9" w:rsidRDefault="00CB05F9" w:rsidP="00CB05F9">
            <w:pPr>
              <w:rPr>
                <w:sz w:val="18"/>
                <w:szCs w:val="22"/>
                <w:lang w:eastAsia="da-DK"/>
              </w:rPr>
            </w:pPr>
          </w:p>
          <w:p w14:paraId="12743B54" w14:textId="4366A252" w:rsidR="00391C9B" w:rsidRPr="0061706E" w:rsidRDefault="00CB05F9" w:rsidP="00BE1605">
            <w:pPr>
              <w:rPr>
                <w:sz w:val="18"/>
                <w:szCs w:val="22"/>
                <w:lang w:eastAsia="da-DK"/>
              </w:rPr>
            </w:pPr>
            <w:r w:rsidRPr="00CB05F9">
              <w:rPr>
                <w:sz w:val="18"/>
                <w:szCs w:val="22"/>
                <w:lang w:eastAsia="da-DK"/>
              </w:rPr>
              <w:t>Der skal derfor indsættes en kommentar når noget er rettet, hvor det beskrives hvad rettelsen består i.</w:t>
            </w:r>
          </w:p>
        </w:tc>
      </w:tr>
      <w:tr w:rsidR="00391C9B" w:rsidRPr="0061706E" w14:paraId="4AF6570E" w14:textId="77777777" w:rsidTr="00BE1605">
        <w:tc>
          <w:tcPr>
            <w:tcW w:w="1847" w:type="dxa"/>
          </w:tcPr>
          <w:p w14:paraId="079C27D8" w14:textId="77777777" w:rsidR="00391C9B" w:rsidRPr="0061706E" w:rsidRDefault="00391C9B" w:rsidP="00BE1605">
            <w:pPr>
              <w:rPr>
                <w:sz w:val="18"/>
                <w:szCs w:val="22"/>
                <w:lang w:eastAsia="da-DK"/>
              </w:rPr>
            </w:pPr>
            <w:r w:rsidRPr="0061706E">
              <w:rPr>
                <w:sz w:val="18"/>
                <w:szCs w:val="22"/>
                <w:lang w:eastAsia="da-DK"/>
              </w:rPr>
              <w:t>Fremsend i pdf</w:t>
            </w:r>
          </w:p>
        </w:tc>
        <w:tc>
          <w:tcPr>
            <w:tcW w:w="3960" w:type="dxa"/>
          </w:tcPr>
          <w:p w14:paraId="0CB13B00" w14:textId="77777777" w:rsidR="00391C9B" w:rsidRPr="0061706E" w:rsidRDefault="00391C9B" w:rsidP="00BE1605">
            <w:pPr>
              <w:rPr>
                <w:sz w:val="18"/>
                <w:szCs w:val="22"/>
                <w:lang w:eastAsia="da-DK"/>
              </w:rPr>
            </w:pPr>
            <w:r w:rsidRPr="0061706E">
              <w:rPr>
                <w:sz w:val="18"/>
                <w:szCs w:val="22"/>
                <w:lang w:eastAsia="da-DK"/>
              </w:rPr>
              <w:t xml:space="preserve">Alle dokumenter fremsendes altid i pdf, </w:t>
            </w:r>
            <w:proofErr w:type="spellStart"/>
            <w:r w:rsidRPr="0061706E">
              <w:rPr>
                <w:sz w:val="18"/>
                <w:szCs w:val="22"/>
                <w:lang w:eastAsia="da-DK"/>
              </w:rPr>
              <w:t>pånær</w:t>
            </w:r>
            <w:proofErr w:type="spellEnd"/>
            <w:r w:rsidRPr="0061706E">
              <w:rPr>
                <w:sz w:val="18"/>
                <w:szCs w:val="22"/>
                <w:lang w:eastAsia="da-DK"/>
              </w:rPr>
              <w:t xml:space="preserve"> Fareloggen i xl.</w:t>
            </w:r>
          </w:p>
          <w:p w14:paraId="063124F4" w14:textId="77777777" w:rsidR="00391C9B" w:rsidRPr="0061706E" w:rsidRDefault="00391C9B" w:rsidP="00BE1605">
            <w:pPr>
              <w:rPr>
                <w:sz w:val="18"/>
                <w:szCs w:val="22"/>
                <w:lang w:eastAsia="da-DK"/>
              </w:rPr>
            </w:pPr>
          </w:p>
        </w:tc>
        <w:tc>
          <w:tcPr>
            <w:tcW w:w="3686" w:type="dxa"/>
          </w:tcPr>
          <w:p w14:paraId="26634FBA" w14:textId="77777777" w:rsidR="00391C9B" w:rsidRPr="0061706E" w:rsidRDefault="00391C9B" w:rsidP="00BE1605">
            <w:pPr>
              <w:rPr>
                <w:sz w:val="18"/>
                <w:szCs w:val="22"/>
                <w:lang w:eastAsia="da-DK"/>
              </w:rPr>
            </w:pPr>
          </w:p>
        </w:tc>
      </w:tr>
      <w:tr w:rsidR="00391C9B" w:rsidRPr="0061706E" w14:paraId="372B594A" w14:textId="77777777" w:rsidTr="00BE1605">
        <w:tc>
          <w:tcPr>
            <w:tcW w:w="1847" w:type="dxa"/>
          </w:tcPr>
          <w:p w14:paraId="67768EAC" w14:textId="77777777" w:rsidR="00391C9B" w:rsidRPr="0061706E" w:rsidRDefault="00391C9B" w:rsidP="00BE1605">
            <w:pPr>
              <w:rPr>
                <w:sz w:val="18"/>
                <w:szCs w:val="22"/>
                <w:lang w:eastAsia="da-DK"/>
              </w:rPr>
            </w:pPr>
            <w:r w:rsidRPr="0061706E">
              <w:rPr>
                <w:sz w:val="18"/>
                <w:szCs w:val="22"/>
                <w:lang w:eastAsia="da-DK"/>
              </w:rPr>
              <w:t>Navngivning af dokumenter</w:t>
            </w:r>
          </w:p>
        </w:tc>
        <w:tc>
          <w:tcPr>
            <w:tcW w:w="3960" w:type="dxa"/>
          </w:tcPr>
          <w:p w14:paraId="4A4C4D7A" w14:textId="77777777" w:rsidR="00391C9B" w:rsidRPr="0061706E" w:rsidRDefault="00391C9B" w:rsidP="00BE1605">
            <w:pPr>
              <w:rPr>
                <w:sz w:val="18"/>
                <w:szCs w:val="22"/>
                <w:lang w:eastAsia="da-DK"/>
              </w:rPr>
            </w:pPr>
            <w:r w:rsidRPr="0061706E">
              <w:rPr>
                <w:sz w:val="18"/>
                <w:szCs w:val="22"/>
                <w:lang w:eastAsia="da-DK"/>
              </w:rPr>
              <w:t>Alle dokumenter navngives på følgende måde i dokumenttitlen:</w:t>
            </w:r>
          </w:p>
          <w:p w14:paraId="6C4517DC" w14:textId="77777777" w:rsidR="00391C9B" w:rsidRPr="0061706E" w:rsidRDefault="00391C9B" w:rsidP="00391C9B">
            <w:pPr>
              <w:numPr>
                <w:ilvl w:val="0"/>
                <w:numId w:val="20"/>
              </w:numPr>
              <w:spacing w:line="240" w:lineRule="auto"/>
              <w:contextualSpacing/>
              <w:rPr>
                <w:sz w:val="18"/>
                <w:szCs w:val="22"/>
                <w:lang w:eastAsia="da-DK"/>
              </w:rPr>
            </w:pPr>
            <w:r w:rsidRPr="0061706E">
              <w:rPr>
                <w:sz w:val="18"/>
                <w:szCs w:val="22"/>
                <w:lang w:eastAsia="da-DK"/>
              </w:rPr>
              <w:t>Dokumentnummer</w:t>
            </w:r>
          </w:p>
          <w:p w14:paraId="31B14B42" w14:textId="77777777" w:rsidR="00391C9B" w:rsidRPr="0061706E" w:rsidRDefault="00391C9B" w:rsidP="00391C9B">
            <w:pPr>
              <w:numPr>
                <w:ilvl w:val="0"/>
                <w:numId w:val="20"/>
              </w:numPr>
              <w:spacing w:line="240" w:lineRule="auto"/>
              <w:contextualSpacing/>
              <w:rPr>
                <w:sz w:val="18"/>
                <w:szCs w:val="22"/>
                <w:lang w:eastAsia="da-DK"/>
              </w:rPr>
            </w:pPr>
            <w:r w:rsidRPr="0061706E">
              <w:rPr>
                <w:sz w:val="18"/>
                <w:szCs w:val="22"/>
                <w:lang w:eastAsia="da-DK"/>
              </w:rPr>
              <w:t>Dokumentnavn</w:t>
            </w:r>
          </w:p>
          <w:p w14:paraId="79A0F206" w14:textId="77777777" w:rsidR="00391C9B" w:rsidRPr="0061706E" w:rsidRDefault="00391C9B" w:rsidP="00391C9B">
            <w:pPr>
              <w:numPr>
                <w:ilvl w:val="0"/>
                <w:numId w:val="20"/>
              </w:numPr>
              <w:spacing w:line="240" w:lineRule="auto"/>
              <w:contextualSpacing/>
              <w:rPr>
                <w:sz w:val="18"/>
                <w:szCs w:val="22"/>
                <w:lang w:eastAsia="da-DK"/>
              </w:rPr>
            </w:pPr>
            <w:r w:rsidRPr="0061706E">
              <w:rPr>
                <w:sz w:val="18"/>
                <w:szCs w:val="22"/>
                <w:lang w:eastAsia="da-DK"/>
              </w:rPr>
              <w:t>Projektnummer</w:t>
            </w:r>
          </w:p>
          <w:p w14:paraId="2E71C239" w14:textId="77777777" w:rsidR="00391C9B" w:rsidRPr="0061706E" w:rsidRDefault="00391C9B" w:rsidP="00391C9B">
            <w:pPr>
              <w:numPr>
                <w:ilvl w:val="0"/>
                <w:numId w:val="20"/>
              </w:numPr>
              <w:spacing w:line="240" w:lineRule="auto"/>
              <w:contextualSpacing/>
              <w:rPr>
                <w:sz w:val="18"/>
                <w:szCs w:val="22"/>
                <w:lang w:eastAsia="da-DK"/>
              </w:rPr>
            </w:pPr>
            <w:r w:rsidRPr="0061706E">
              <w:rPr>
                <w:sz w:val="18"/>
                <w:szCs w:val="22"/>
                <w:lang w:eastAsia="da-DK"/>
              </w:rPr>
              <w:t xml:space="preserve">Projektnavn </w:t>
            </w:r>
          </w:p>
          <w:p w14:paraId="5D34C9DD" w14:textId="77777777" w:rsidR="00391C9B" w:rsidRPr="0061706E" w:rsidRDefault="00391C9B" w:rsidP="00391C9B">
            <w:pPr>
              <w:numPr>
                <w:ilvl w:val="0"/>
                <w:numId w:val="20"/>
              </w:numPr>
              <w:spacing w:line="240" w:lineRule="auto"/>
              <w:contextualSpacing/>
              <w:rPr>
                <w:sz w:val="18"/>
                <w:szCs w:val="22"/>
                <w:lang w:eastAsia="da-DK"/>
              </w:rPr>
            </w:pPr>
            <w:r w:rsidRPr="0061706E">
              <w:rPr>
                <w:sz w:val="18"/>
                <w:szCs w:val="22"/>
                <w:lang w:eastAsia="da-DK"/>
              </w:rPr>
              <w:t>Dato og version.</w:t>
            </w:r>
          </w:p>
          <w:p w14:paraId="4D31163A" w14:textId="77777777" w:rsidR="00391C9B" w:rsidRPr="0061706E" w:rsidRDefault="00391C9B" w:rsidP="00BE1605">
            <w:pPr>
              <w:rPr>
                <w:sz w:val="18"/>
                <w:szCs w:val="22"/>
                <w:lang w:eastAsia="da-DK"/>
              </w:rPr>
            </w:pPr>
          </w:p>
        </w:tc>
        <w:tc>
          <w:tcPr>
            <w:tcW w:w="3686" w:type="dxa"/>
          </w:tcPr>
          <w:p w14:paraId="6F2E7AF8" w14:textId="77777777" w:rsidR="00391C9B" w:rsidRPr="0061706E" w:rsidRDefault="00391C9B" w:rsidP="00BE1605">
            <w:pPr>
              <w:rPr>
                <w:sz w:val="18"/>
                <w:szCs w:val="22"/>
                <w:lang w:eastAsia="da-DK"/>
              </w:rPr>
            </w:pPr>
            <w:r w:rsidRPr="0061706E">
              <w:rPr>
                <w:sz w:val="18"/>
                <w:szCs w:val="22"/>
                <w:lang w:eastAsia="da-DK"/>
              </w:rPr>
              <w:t>Eksempel:</w:t>
            </w:r>
          </w:p>
          <w:p w14:paraId="65307C5E" w14:textId="77777777" w:rsidR="00391C9B" w:rsidRPr="0061706E" w:rsidRDefault="00391C9B" w:rsidP="00BE1605">
            <w:pPr>
              <w:rPr>
                <w:sz w:val="18"/>
                <w:szCs w:val="22"/>
                <w:lang w:eastAsia="da-DK"/>
              </w:rPr>
            </w:pPr>
          </w:p>
          <w:p w14:paraId="10202128" w14:textId="77777777" w:rsidR="00391C9B" w:rsidRPr="0061706E" w:rsidRDefault="00391C9B" w:rsidP="00BE1605">
            <w:pPr>
              <w:rPr>
                <w:sz w:val="18"/>
                <w:szCs w:val="22"/>
                <w:lang w:eastAsia="da-DK"/>
              </w:rPr>
            </w:pPr>
            <w:r w:rsidRPr="0061706E">
              <w:rPr>
                <w:sz w:val="18"/>
                <w:szCs w:val="22"/>
                <w:lang w:eastAsia="da-DK"/>
              </w:rPr>
              <w:t xml:space="preserve">1. Dokumentoversigt_ </w:t>
            </w:r>
          </w:p>
          <w:p w14:paraId="3BA4AA70" w14:textId="77777777" w:rsidR="00391C9B" w:rsidRPr="0061706E" w:rsidRDefault="00391C9B" w:rsidP="00BE1605">
            <w:pPr>
              <w:rPr>
                <w:sz w:val="18"/>
                <w:szCs w:val="22"/>
                <w:lang w:eastAsia="da-DK"/>
              </w:rPr>
            </w:pPr>
            <w:r w:rsidRPr="0061706E">
              <w:rPr>
                <w:sz w:val="18"/>
                <w:szCs w:val="22"/>
                <w:lang w:eastAsia="da-DK"/>
              </w:rPr>
              <w:t xml:space="preserve">31099 </w:t>
            </w:r>
            <w:proofErr w:type="spellStart"/>
            <w:r w:rsidRPr="0061706E">
              <w:rPr>
                <w:sz w:val="18"/>
                <w:szCs w:val="22"/>
                <w:lang w:eastAsia="da-DK"/>
              </w:rPr>
              <w:t>LedX</w:t>
            </w:r>
            <w:proofErr w:type="spellEnd"/>
            <w:r w:rsidRPr="0061706E">
              <w:rPr>
                <w:sz w:val="18"/>
                <w:szCs w:val="22"/>
                <w:lang w:eastAsia="da-DK"/>
              </w:rPr>
              <w:t xml:space="preserve"> Stationsvej, Græsted 22.08.2025 v.1.0</w:t>
            </w:r>
          </w:p>
        </w:tc>
      </w:tr>
      <w:tr w:rsidR="00391C9B" w:rsidRPr="0061706E" w14:paraId="7D31F604" w14:textId="77777777" w:rsidTr="00BE1605">
        <w:tc>
          <w:tcPr>
            <w:tcW w:w="1847" w:type="dxa"/>
          </w:tcPr>
          <w:p w14:paraId="150D341E" w14:textId="77777777" w:rsidR="00391C9B" w:rsidRPr="0061706E" w:rsidRDefault="00391C9B" w:rsidP="00BE1605">
            <w:pPr>
              <w:rPr>
                <w:sz w:val="18"/>
                <w:szCs w:val="22"/>
                <w:lang w:eastAsia="da-DK"/>
              </w:rPr>
            </w:pPr>
            <w:r w:rsidRPr="0061706E">
              <w:rPr>
                <w:color w:val="ED7D31" w:themeColor="accent2"/>
                <w:sz w:val="18"/>
                <w:szCs w:val="22"/>
                <w:lang w:eastAsia="da-DK"/>
              </w:rPr>
              <w:t>Orange</w:t>
            </w:r>
            <w:r w:rsidRPr="0061706E">
              <w:rPr>
                <w:sz w:val="18"/>
                <w:szCs w:val="22"/>
                <w:lang w:eastAsia="da-DK"/>
              </w:rPr>
              <w:t>/</w:t>
            </w:r>
            <w:r w:rsidRPr="0061706E">
              <w:rPr>
                <w:color w:val="2E74B5" w:themeColor="accent1" w:themeShade="BF"/>
                <w:sz w:val="18"/>
                <w:szCs w:val="22"/>
                <w:lang w:eastAsia="da-DK"/>
              </w:rPr>
              <w:t>blå</w:t>
            </w:r>
            <w:r w:rsidRPr="0061706E">
              <w:rPr>
                <w:sz w:val="18"/>
                <w:szCs w:val="22"/>
                <w:lang w:eastAsia="da-DK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36951A45" w14:textId="77777777" w:rsidR="00391C9B" w:rsidRPr="0061706E" w:rsidRDefault="00391C9B" w:rsidP="00BE1605">
            <w:pPr>
              <w:rPr>
                <w:sz w:val="18"/>
                <w:szCs w:val="22"/>
                <w:lang w:eastAsia="da-DK"/>
              </w:rPr>
            </w:pPr>
            <w:r w:rsidRPr="0061706E">
              <w:rPr>
                <w:sz w:val="18"/>
                <w:szCs w:val="22"/>
                <w:lang w:eastAsia="da-DK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111DABD3" w14:textId="77777777" w:rsidR="00391C9B" w:rsidRPr="0061706E" w:rsidRDefault="00391C9B" w:rsidP="00BE1605">
            <w:pPr>
              <w:rPr>
                <w:sz w:val="18"/>
                <w:szCs w:val="22"/>
                <w:lang w:eastAsia="da-DK"/>
              </w:rPr>
            </w:pPr>
          </w:p>
        </w:tc>
        <w:tc>
          <w:tcPr>
            <w:tcW w:w="3686" w:type="dxa"/>
          </w:tcPr>
          <w:p w14:paraId="3A558090" w14:textId="77777777" w:rsidR="00391C9B" w:rsidRPr="0061706E" w:rsidRDefault="00391C9B" w:rsidP="00BE1605">
            <w:pPr>
              <w:rPr>
                <w:sz w:val="18"/>
                <w:szCs w:val="22"/>
                <w:lang w:eastAsia="da-DK"/>
              </w:rPr>
            </w:pPr>
          </w:p>
        </w:tc>
      </w:tr>
    </w:tbl>
    <w:p w14:paraId="00B7F244" w14:textId="77777777" w:rsidR="00391C9B" w:rsidRPr="0061706E" w:rsidRDefault="00391C9B" w:rsidP="00391C9B">
      <w:pPr>
        <w:rPr>
          <w:sz w:val="18"/>
          <w:szCs w:val="22"/>
          <w:lang w:eastAsia="da-DK"/>
        </w:rPr>
      </w:pPr>
    </w:p>
    <w:bookmarkEnd w:id="2"/>
    <w:bookmarkEnd w:id="3"/>
    <w:bookmarkEnd w:id="4"/>
    <w:bookmarkEnd w:id="6"/>
    <w:p w14:paraId="2BD5C317" w14:textId="77777777" w:rsidR="00391C9B" w:rsidRPr="0061706E" w:rsidRDefault="00391C9B" w:rsidP="00391C9B">
      <w:pPr>
        <w:tabs>
          <w:tab w:val="left" w:pos="7416"/>
        </w:tabs>
        <w:rPr>
          <w:sz w:val="18"/>
          <w:szCs w:val="22"/>
          <w:lang w:eastAsia="da-DK"/>
        </w:rPr>
      </w:pPr>
    </w:p>
    <w:p w14:paraId="42AA1F86" w14:textId="77777777" w:rsidR="00391C9B" w:rsidRPr="0061706E" w:rsidRDefault="00391C9B" w:rsidP="00391C9B">
      <w:pPr>
        <w:tabs>
          <w:tab w:val="left" w:pos="7416"/>
        </w:tabs>
        <w:rPr>
          <w:sz w:val="18"/>
          <w:szCs w:val="22"/>
          <w:lang w:eastAsia="da-DK"/>
        </w:rPr>
      </w:pPr>
    </w:p>
    <w:p w14:paraId="138838AD" w14:textId="77777777" w:rsidR="00391C9B" w:rsidRPr="0061706E" w:rsidRDefault="00391C9B" w:rsidP="00391C9B">
      <w:pPr>
        <w:tabs>
          <w:tab w:val="left" w:pos="7416"/>
        </w:tabs>
        <w:rPr>
          <w:sz w:val="18"/>
          <w:szCs w:val="22"/>
          <w:lang w:eastAsia="da-DK"/>
        </w:rPr>
      </w:pPr>
    </w:p>
    <w:p w14:paraId="6BF310AC" w14:textId="77777777" w:rsidR="00391C9B" w:rsidRDefault="00391C9B" w:rsidP="00391C9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0582389" w14:textId="0E7E29C7" w:rsidR="00391C9B" w:rsidRDefault="00391C9B">
      <w:pPr>
        <w:spacing w:line="240" w:lineRule="auto"/>
        <w:rPr>
          <w:b/>
          <w:bCs/>
          <w:sz w:val="22"/>
          <w:szCs w:val="22"/>
        </w:rPr>
      </w:pPr>
    </w:p>
    <w:p w14:paraId="6AB3BCCE" w14:textId="2C7930F6" w:rsidR="00706C88" w:rsidRDefault="00706C88" w:rsidP="00706C8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Aftale om levering af projekteringsydelser </w:t>
      </w:r>
    </w:p>
    <w:p w14:paraId="0C5F219A" w14:textId="6A0C8CD6" w:rsidR="00706C88" w:rsidRDefault="00706C88" w:rsidP="00706C8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Mellem</w:t>
      </w:r>
    </w:p>
    <w:p w14:paraId="774922CA" w14:textId="77777777" w:rsidR="00706C88" w:rsidRDefault="00706C88" w:rsidP="00706C88">
      <w:pPr>
        <w:jc w:val="center"/>
        <w:rPr>
          <w:b/>
          <w:bCs/>
          <w:sz w:val="22"/>
          <w:szCs w:val="22"/>
        </w:rPr>
      </w:pPr>
    </w:p>
    <w:p w14:paraId="2AD988DE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>Lokaltog A/S</w:t>
      </w:r>
    </w:p>
    <w:p w14:paraId="76648429" w14:textId="49987DCA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>Thistedgade 10</w:t>
      </w:r>
    </w:p>
    <w:p w14:paraId="092F1F18" w14:textId="694D32E9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>2630 Taastrup</w:t>
      </w:r>
    </w:p>
    <w:p w14:paraId="6FC89B7B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>CVR nr. 26159040</w:t>
      </w:r>
    </w:p>
    <w:p w14:paraId="7E01AD9F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>(Leverandøren)</w:t>
      </w:r>
    </w:p>
    <w:p w14:paraId="216EBB5A" w14:textId="77777777" w:rsidR="00706C88" w:rsidRPr="0039162E" w:rsidRDefault="00706C88" w:rsidP="00706C88">
      <w:pPr>
        <w:rPr>
          <w:sz w:val="18"/>
          <w:szCs w:val="18"/>
        </w:rPr>
      </w:pPr>
    </w:p>
    <w:p w14:paraId="301638A6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>Og</w:t>
      </w:r>
    </w:p>
    <w:p w14:paraId="5F8800AF" w14:textId="77777777" w:rsidR="00706C88" w:rsidRPr="0039162E" w:rsidRDefault="00706C88" w:rsidP="00706C88">
      <w:pPr>
        <w:rPr>
          <w:sz w:val="18"/>
          <w:szCs w:val="18"/>
        </w:rPr>
      </w:pPr>
    </w:p>
    <w:p w14:paraId="7F8F253E" w14:textId="7DAC2D78" w:rsidR="00706C88" w:rsidRPr="0039162E" w:rsidRDefault="00706C88" w:rsidP="0039162E">
      <w:pPr>
        <w:pStyle w:val="orangetekst"/>
        <w:rPr>
          <w:color w:val="ED7D31" w:themeColor="accent2"/>
          <w:szCs w:val="18"/>
        </w:rPr>
      </w:pPr>
      <w:permStart w:id="786909369" w:edGrp="everyone"/>
      <w:r w:rsidRPr="0039162E">
        <w:rPr>
          <w:color w:val="ED7D31" w:themeColor="accent2"/>
          <w:szCs w:val="18"/>
        </w:rPr>
        <w:t xml:space="preserve">Firmanavn </w:t>
      </w:r>
    </w:p>
    <w:p w14:paraId="3194BC67" w14:textId="6A78CEE4" w:rsidR="00706C88" w:rsidRPr="0039162E" w:rsidRDefault="00706C88" w:rsidP="0039162E">
      <w:pPr>
        <w:pStyle w:val="orangetekst"/>
        <w:rPr>
          <w:color w:val="ED7D31" w:themeColor="accent2"/>
          <w:szCs w:val="18"/>
        </w:rPr>
      </w:pPr>
      <w:r w:rsidRPr="0039162E">
        <w:rPr>
          <w:color w:val="ED7D31" w:themeColor="accent2"/>
          <w:szCs w:val="18"/>
        </w:rPr>
        <w:t xml:space="preserve">Adresse </w:t>
      </w:r>
    </w:p>
    <w:p w14:paraId="320C7F14" w14:textId="75EA086E" w:rsidR="00706C88" w:rsidRPr="0039162E" w:rsidRDefault="00706C88" w:rsidP="0039162E">
      <w:pPr>
        <w:pStyle w:val="orangetekst"/>
        <w:rPr>
          <w:color w:val="ED7D31" w:themeColor="accent2"/>
          <w:szCs w:val="18"/>
        </w:rPr>
      </w:pPr>
      <w:r w:rsidRPr="0039162E">
        <w:rPr>
          <w:color w:val="ED7D31" w:themeColor="accent2"/>
          <w:szCs w:val="18"/>
        </w:rPr>
        <w:t>Postnr. og By</w:t>
      </w:r>
    </w:p>
    <w:permEnd w:id="786909369"/>
    <w:p w14:paraId="2473FCEE" w14:textId="5F411717" w:rsidR="00706C88" w:rsidRPr="0039162E" w:rsidRDefault="00706C88" w:rsidP="0039162E">
      <w:pPr>
        <w:pStyle w:val="orangetekst"/>
        <w:rPr>
          <w:szCs w:val="18"/>
        </w:rPr>
      </w:pPr>
      <w:r w:rsidRPr="0039162E">
        <w:rPr>
          <w:szCs w:val="18"/>
        </w:rPr>
        <w:t xml:space="preserve">CVR. nr.: </w:t>
      </w:r>
      <w:permStart w:id="1198922351" w:edGrp="everyone"/>
      <w:r w:rsidR="00F65909" w:rsidRPr="0039162E">
        <w:rPr>
          <w:color w:val="ED7D31" w:themeColor="accent2"/>
          <w:szCs w:val="18"/>
        </w:rPr>
        <w:t>XXXXXXX</w:t>
      </w:r>
      <w:permEnd w:id="1198922351"/>
    </w:p>
    <w:p w14:paraId="10BB0810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>(Kunden)</w:t>
      </w:r>
    </w:p>
    <w:p w14:paraId="7230F9DE" w14:textId="77777777" w:rsidR="00706C88" w:rsidRPr="0039162E" w:rsidRDefault="00706C88" w:rsidP="00706C88">
      <w:pPr>
        <w:rPr>
          <w:sz w:val="18"/>
          <w:szCs w:val="18"/>
        </w:rPr>
      </w:pPr>
    </w:p>
    <w:p w14:paraId="5BEEB25B" w14:textId="77777777" w:rsidR="00706C88" w:rsidRPr="0039162E" w:rsidRDefault="00706C88" w:rsidP="00706C88">
      <w:pPr>
        <w:rPr>
          <w:sz w:val="18"/>
          <w:szCs w:val="18"/>
        </w:rPr>
      </w:pPr>
    </w:p>
    <w:p w14:paraId="2E863BE0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>Tilsammen er leverandøren og kunden benævnt ”parterne”, og hver for sig ”parten”</w:t>
      </w:r>
    </w:p>
    <w:p w14:paraId="6EB3DB56" w14:textId="77777777" w:rsidR="00706C88" w:rsidRPr="0039162E" w:rsidRDefault="00706C88" w:rsidP="00706C88">
      <w:pPr>
        <w:rPr>
          <w:sz w:val="18"/>
          <w:szCs w:val="18"/>
        </w:rPr>
      </w:pPr>
    </w:p>
    <w:p w14:paraId="04F25FB7" w14:textId="77777777" w:rsidR="00706C88" w:rsidRPr="0039162E" w:rsidRDefault="00706C88" w:rsidP="00706C88">
      <w:pPr>
        <w:rPr>
          <w:sz w:val="18"/>
          <w:szCs w:val="18"/>
        </w:rPr>
      </w:pPr>
    </w:p>
    <w:p w14:paraId="614EB17E" w14:textId="77777777" w:rsidR="00706C88" w:rsidRPr="0039162E" w:rsidRDefault="00706C88" w:rsidP="00706C88">
      <w:pPr>
        <w:pStyle w:val="Overskrift1"/>
        <w:numPr>
          <w:ilvl w:val="0"/>
          <w:numId w:val="18"/>
        </w:numPr>
        <w:tabs>
          <w:tab w:val="num" w:pos="720"/>
        </w:tabs>
        <w:rPr>
          <w:sz w:val="18"/>
          <w:szCs w:val="18"/>
        </w:rPr>
      </w:pPr>
      <w:r w:rsidRPr="0039162E">
        <w:rPr>
          <w:sz w:val="18"/>
          <w:szCs w:val="18"/>
        </w:rPr>
        <w:t>Beskrivelse af opgaven</w:t>
      </w:r>
    </w:p>
    <w:p w14:paraId="22FC0997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 xml:space="preserve">Kunden har behov for lejlighedsvis at kunne købe bistand og viden </w:t>
      </w:r>
      <w:proofErr w:type="gramStart"/>
      <w:r w:rsidRPr="0039162E">
        <w:rPr>
          <w:sz w:val="18"/>
          <w:szCs w:val="18"/>
        </w:rPr>
        <w:t>omkring</w:t>
      </w:r>
      <w:proofErr w:type="gramEnd"/>
      <w:r w:rsidRPr="0039162E">
        <w:rPr>
          <w:sz w:val="18"/>
          <w:szCs w:val="18"/>
        </w:rPr>
        <w:t xml:space="preserve"> jernbanesikkerhedsregler og normer samt anden form for projektledelse indenfor jernbanedrift. </w:t>
      </w:r>
    </w:p>
    <w:p w14:paraId="3A089F07" w14:textId="77777777" w:rsidR="00706C88" w:rsidRPr="0039162E" w:rsidRDefault="00706C88" w:rsidP="00706C88">
      <w:pPr>
        <w:rPr>
          <w:sz w:val="18"/>
          <w:szCs w:val="18"/>
        </w:rPr>
      </w:pPr>
    </w:p>
    <w:p w14:paraId="77C999B8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 xml:space="preserve">Ydelser omfattet af aftalen kan </w:t>
      </w:r>
      <w:proofErr w:type="spellStart"/>
      <w:r w:rsidRPr="0039162E">
        <w:rPr>
          <w:sz w:val="18"/>
          <w:szCs w:val="18"/>
        </w:rPr>
        <w:t>eks.vis</w:t>
      </w:r>
      <w:proofErr w:type="spellEnd"/>
      <w:r w:rsidRPr="0039162E">
        <w:rPr>
          <w:sz w:val="18"/>
          <w:szCs w:val="18"/>
        </w:rPr>
        <w:t xml:space="preserve"> være: </w:t>
      </w:r>
    </w:p>
    <w:p w14:paraId="0C1B214E" w14:textId="77777777" w:rsidR="00706C88" w:rsidRPr="0039162E" w:rsidRDefault="00706C88" w:rsidP="00706C88">
      <w:pPr>
        <w:pStyle w:val="Listeafsnit"/>
        <w:numPr>
          <w:ilvl w:val="0"/>
          <w:numId w:val="19"/>
        </w:numPr>
        <w:rPr>
          <w:sz w:val="18"/>
          <w:szCs w:val="18"/>
        </w:rPr>
      </w:pPr>
      <w:r w:rsidRPr="0039162E">
        <w:rPr>
          <w:sz w:val="18"/>
          <w:szCs w:val="18"/>
        </w:rPr>
        <w:t>3. parts projektledelse</w:t>
      </w:r>
    </w:p>
    <w:p w14:paraId="07D971C0" w14:textId="77777777" w:rsidR="00706C88" w:rsidRPr="0039162E" w:rsidRDefault="00706C88" w:rsidP="00706C88">
      <w:pPr>
        <w:pStyle w:val="Listeafsnit"/>
        <w:numPr>
          <w:ilvl w:val="0"/>
          <w:numId w:val="19"/>
        </w:numPr>
        <w:rPr>
          <w:sz w:val="18"/>
          <w:szCs w:val="18"/>
        </w:rPr>
      </w:pPr>
      <w:r w:rsidRPr="0039162E">
        <w:rPr>
          <w:sz w:val="18"/>
          <w:szCs w:val="18"/>
        </w:rPr>
        <w:t>Teknisk systemansvarlig (TSA)</w:t>
      </w:r>
    </w:p>
    <w:p w14:paraId="3BED8002" w14:textId="77777777" w:rsidR="00706C88" w:rsidRPr="0039162E" w:rsidRDefault="00706C88" w:rsidP="00706C88">
      <w:pPr>
        <w:pStyle w:val="Listeafsnit"/>
        <w:numPr>
          <w:ilvl w:val="0"/>
          <w:numId w:val="19"/>
        </w:numPr>
        <w:rPr>
          <w:sz w:val="18"/>
          <w:szCs w:val="18"/>
        </w:rPr>
      </w:pPr>
      <w:r w:rsidRPr="0039162E">
        <w:rPr>
          <w:sz w:val="18"/>
          <w:szCs w:val="18"/>
        </w:rPr>
        <w:t>CSM ydelser (vejledning)</w:t>
      </w:r>
    </w:p>
    <w:p w14:paraId="21549B7A" w14:textId="77777777" w:rsidR="00706C88" w:rsidRPr="0039162E" w:rsidRDefault="00706C88" w:rsidP="00706C88">
      <w:pPr>
        <w:pStyle w:val="Listeafsnit"/>
        <w:numPr>
          <w:ilvl w:val="0"/>
          <w:numId w:val="19"/>
        </w:numPr>
        <w:rPr>
          <w:sz w:val="18"/>
          <w:szCs w:val="18"/>
        </w:rPr>
      </w:pPr>
      <w:r w:rsidRPr="0039162E">
        <w:rPr>
          <w:sz w:val="18"/>
          <w:szCs w:val="18"/>
        </w:rPr>
        <w:t xml:space="preserve">CSM ydelser (sikkerhed </w:t>
      </w:r>
      <w:proofErr w:type="spellStart"/>
      <w:r w:rsidRPr="0039162E">
        <w:rPr>
          <w:sz w:val="18"/>
          <w:szCs w:val="18"/>
        </w:rPr>
        <w:t>i.f.m</w:t>
      </w:r>
      <w:proofErr w:type="spellEnd"/>
      <w:r w:rsidRPr="0039162E">
        <w:rPr>
          <w:sz w:val="18"/>
          <w:szCs w:val="18"/>
        </w:rPr>
        <w:t>. godkendelse)</w:t>
      </w:r>
    </w:p>
    <w:p w14:paraId="45DD6D7D" w14:textId="77777777" w:rsidR="00706C88" w:rsidRPr="0039162E" w:rsidRDefault="00706C88" w:rsidP="00706C88">
      <w:pPr>
        <w:pStyle w:val="Listeafsnit"/>
        <w:numPr>
          <w:ilvl w:val="0"/>
          <w:numId w:val="19"/>
        </w:numPr>
        <w:rPr>
          <w:sz w:val="18"/>
          <w:szCs w:val="18"/>
        </w:rPr>
      </w:pPr>
      <w:r w:rsidRPr="0039162E">
        <w:rPr>
          <w:sz w:val="18"/>
          <w:szCs w:val="18"/>
        </w:rPr>
        <w:t>Erstatningsbusser</w:t>
      </w:r>
    </w:p>
    <w:p w14:paraId="5ABE29E7" w14:textId="77777777" w:rsidR="00706C88" w:rsidRPr="0039162E" w:rsidRDefault="00706C88" w:rsidP="00706C88">
      <w:pPr>
        <w:pStyle w:val="Listeafsnit"/>
        <w:numPr>
          <w:ilvl w:val="0"/>
          <w:numId w:val="19"/>
        </w:numPr>
        <w:rPr>
          <w:sz w:val="18"/>
          <w:szCs w:val="18"/>
        </w:rPr>
      </w:pPr>
      <w:r w:rsidRPr="0039162E">
        <w:rPr>
          <w:sz w:val="18"/>
          <w:szCs w:val="18"/>
        </w:rPr>
        <w:t>Øvrige afledte omkostninger</w:t>
      </w:r>
    </w:p>
    <w:p w14:paraId="4C5A666C" w14:textId="77777777" w:rsidR="00706C88" w:rsidRPr="0039162E" w:rsidRDefault="00706C88" w:rsidP="00706C88">
      <w:pPr>
        <w:rPr>
          <w:sz w:val="18"/>
          <w:szCs w:val="18"/>
        </w:rPr>
      </w:pPr>
    </w:p>
    <w:p w14:paraId="43181F77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 xml:space="preserve">Listen er ikke udtømmende. </w:t>
      </w:r>
    </w:p>
    <w:p w14:paraId="0F7BF718" w14:textId="77777777" w:rsidR="00706C88" w:rsidRPr="0039162E" w:rsidRDefault="00706C88" w:rsidP="00706C88">
      <w:pPr>
        <w:rPr>
          <w:sz w:val="18"/>
          <w:szCs w:val="18"/>
        </w:rPr>
      </w:pPr>
    </w:p>
    <w:p w14:paraId="21C3058C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 xml:space="preserve">Ydelserne dækker vejledning og afklaring ift. regler og normer, vejledning vedr. jernbanesikkerhed og sagsbehandling ifm. jernbanesikkerhed (CSM-RA) herunder deltagelse i møder m.v., som er nødvendige for gennemførelse af kundens 3. parts projekt nær </w:t>
      </w:r>
      <w:proofErr w:type="spellStart"/>
      <w:r w:rsidRPr="0039162E">
        <w:rPr>
          <w:sz w:val="18"/>
          <w:szCs w:val="18"/>
        </w:rPr>
        <w:t>Lokaltogs</w:t>
      </w:r>
      <w:proofErr w:type="spellEnd"/>
      <w:r w:rsidRPr="0039162E">
        <w:rPr>
          <w:sz w:val="18"/>
          <w:szCs w:val="18"/>
        </w:rPr>
        <w:t xml:space="preserve"> infrastruktur.</w:t>
      </w:r>
    </w:p>
    <w:p w14:paraId="51B89DAE" w14:textId="77777777" w:rsidR="00706C88" w:rsidRPr="0039162E" w:rsidRDefault="00706C88" w:rsidP="00706C88">
      <w:pPr>
        <w:rPr>
          <w:sz w:val="18"/>
          <w:szCs w:val="18"/>
        </w:rPr>
      </w:pPr>
    </w:p>
    <w:p w14:paraId="3286038A" w14:textId="77777777" w:rsidR="00706C88" w:rsidRPr="0039162E" w:rsidRDefault="00706C88" w:rsidP="00706C88">
      <w:pPr>
        <w:pStyle w:val="Overskrift1"/>
        <w:numPr>
          <w:ilvl w:val="0"/>
          <w:numId w:val="18"/>
        </w:numPr>
        <w:tabs>
          <w:tab w:val="num" w:pos="720"/>
        </w:tabs>
        <w:rPr>
          <w:sz w:val="18"/>
          <w:szCs w:val="18"/>
        </w:rPr>
      </w:pPr>
      <w:r w:rsidRPr="0039162E">
        <w:rPr>
          <w:sz w:val="18"/>
          <w:szCs w:val="18"/>
        </w:rPr>
        <w:t>Tidsramme</w:t>
      </w:r>
    </w:p>
    <w:p w14:paraId="5A428B1D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 xml:space="preserve">Aftalen træder i kraft når begge parter har underskrevet denne, og udløber når det aftalte antal timer er forbrugt, eller når aftalen tidsmæssigt udløber. </w:t>
      </w:r>
      <w:proofErr w:type="gramStart"/>
      <w:r w:rsidRPr="0039162E">
        <w:rPr>
          <w:sz w:val="18"/>
          <w:szCs w:val="18"/>
        </w:rPr>
        <w:t>Såfremt</w:t>
      </w:r>
      <w:proofErr w:type="gramEnd"/>
      <w:r w:rsidRPr="0039162E">
        <w:rPr>
          <w:sz w:val="18"/>
          <w:szCs w:val="18"/>
        </w:rPr>
        <w:t xml:space="preserve"> ingen opsigelsesdato er angivet, kan aftalen opsiges med et varsel på 3 måneder op til den 1. i en måned. </w:t>
      </w:r>
    </w:p>
    <w:p w14:paraId="45DFCA66" w14:textId="77777777" w:rsidR="00706C88" w:rsidRPr="0039162E" w:rsidRDefault="00706C88" w:rsidP="00706C88">
      <w:pPr>
        <w:rPr>
          <w:sz w:val="18"/>
          <w:szCs w:val="18"/>
        </w:rPr>
      </w:pPr>
    </w:p>
    <w:p w14:paraId="3564965A" w14:textId="26E22184" w:rsidR="00706C88" w:rsidRPr="0039162E" w:rsidRDefault="00706C88" w:rsidP="0039162E">
      <w:pPr>
        <w:pStyle w:val="orangetekst"/>
        <w:rPr>
          <w:szCs w:val="18"/>
        </w:rPr>
      </w:pPr>
      <w:r w:rsidRPr="0039162E">
        <w:rPr>
          <w:szCs w:val="18"/>
        </w:rPr>
        <w:t xml:space="preserve">Denne aftale udløber den </w:t>
      </w:r>
      <w:permStart w:id="1012616862" w:edGrp="everyone"/>
      <w:proofErr w:type="spellStart"/>
      <w:r w:rsidRPr="0039162E">
        <w:rPr>
          <w:color w:val="ED7D31" w:themeColor="accent2"/>
          <w:szCs w:val="18"/>
        </w:rPr>
        <w:t>xx.</w:t>
      </w:r>
      <w:proofErr w:type="gramStart"/>
      <w:r w:rsidRPr="0039162E">
        <w:rPr>
          <w:color w:val="ED7D31" w:themeColor="accent2"/>
          <w:szCs w:val="18"/>
        </w:rPr>
        <w:t>yy.zzzz</w:t>
      </w:r>
      <w:permEnd w:id="1012616862"/>
      <w:proofErr w:type="spellEnd"/>
      <w:proofErr w:type="gramEnd"/>
    </w:p>
    <w:p w14:paraId="6EE8D8BA" w14:textId="77777777" w:rsidR="00706C88" w:rsidRPr="0039162E" w:rsidRDefault="00706C88" w:rsidP="00706C88">
      <w:pPr>
        <w:rPr>
          <w:sz w:val="18"/>
          <w:szCs w:val="18"/>
        </w:rPr>
      </w:pPr>
    </w:p>
    <w:p w14:paraId="75CF5632" w14:textId="77777777" w:rsidR="00706C88" w:rsidRPr="0039162E" w:rsidRDefault="00706C88" w:rsidP="00706C88">
      <w:pPr>
        <w:rPr>
          <w:sz w:val="18"/>
          <w:szCs w:val="18"/>
        </w:rPr>
      </w:pPr>
      <w:proofErr w:type="gramStart"/>
      <w:r w:rsidRPr="0039162E">
        <w:rPr>
          <w:sz w:val="18"/>
          <w:szCs w:val="18"/>
        </w:rPr>
        <w:t>Såfremt</w:t>
      </w:r>
      <w:proofErr w:type="gramEnd"/>
      <w:r w:rsidRPr="0039162E">
        <w:rPr>
          <w:sz w:val="18"/>
          <w:szCs w:val="18"/>
        </w:rPr>
        <w:t xml:space="preserve"> aftalen omfatter et specifikt antal timer, er kunden pligtig at aftage og betale for disse timer uanset, om behovet herfor måtte ændre sig. </w:t>
      </w:r>
    </w:p>
    <w:p w14:paraId="2E2ABB78" w14:textId="77777777" w:rsidR="00706C88" w:rsidRPr="0039162E" w:rsidRDefault="00706C88" w:rsidP="00706C88">
      <w:pPr>
        <w:rPr>
          <w:sz w:val="18"/>
          <w:szCs w:val="18"/>
        </w:rPr>
      </w:pPr>
    </w:p>
    <w:p w14:paraId="3866B573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 xml:space="preserve">Antallet af forbrugte timer kan dog individuelt aftales i op- eller nedadgående retning </w:t>
      </w:r>
      <w:proofErr w:type="gramStart"/>
      <w:r w:rsidRPr="0039162E">
        <w:rPr>
          <w:sz w:val="18"/>
          <w:szCs w:val="18"/>
        </w:rPr>
        <w:t>såfremt</w:t>
      </w:r>
      <w:proofErr w:type="gramEnd"/>
      <w:r w:rsidRPr="0039162E">
        <w:rPr>
          <w:sz w:val="18"/>
          <w:szCs w:val="18"/>
        </w:rPr>
        <w:t xml:space="preserve"> dette skriftligt aftales mellem parterne. </w:t>
      </w:r>
    </w:p>
    <w:p w14:paraId="574BC1DC" w14:textId="77777777" w:rsidR="00706C88" w:rsidRPr="0039162E" w:rsidRDefault="00706C88" w:rsidP="00706C88">
      <w:pPr>
        <w:rPr>
          <w:sz w:val="18"/>
          <w:szCs w:val="18"/>
        </w:rPr>
      </w:pPr>
    </w:p>
    <w:p w14:paraId="105900E6" w14:textId="77777777" w:rsidR="00706C88" w:rsidRPr="0039162E" w:rsidRDefault="00706C88" w:rsidP="00706C88">
      <w:pPr>
        <w:pStyle w:val="Overskrift1"/>
        <w:numPr>
          <w:ilvl w:val="0"/>
          <w:numId w:val="18"/>
        </w:numPr>
        <w:tabs>
          <w:tab w:val="num" w:pos="720"/>
        </w:tabs>
        <w:rPr>
          <w:sz w:val="18"/>
          <w:szCs w:val="18"/>
        </w:rPr>
      </w:pPr>
      <w:r w:rsidRPr="0039162E">
        <w:rPr>
          <w:sz w:val="18"/>
          <w:szCs w:val="18"/>
        </w:rPr>
        <w:t>Force Majeure</w:t>
      </w:r>
    </w:p>
    <w:p w14:paraId="41842137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 xml:space="preserve">I tilfælde af force majeure suspenderes parternes forpligtelser så længe force majeure er til stede, og i det omfang force majeure er til hinder for leverandørens opfyldelse af sine forpligtelser. </w:t>
      </w:r>
    </w:p>
    <w:p w14:paraId="04FB1486" w14:textId="77777777" w:rsidR="00706C88" w:rsidRPr="0039162E" w:rsidRDefault="00706C88" w:rsidP="00706C88">
      <w:pPr>
        <w:rPr>
          <w:sz w:val="18"/>
          <w:szCs w:val="18"/>
        </w:rPr>
      </w:pPr>
    </w:p>
    <w:p w14:paraId="2F4F0E7B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 xml:space="preserve">Leverandøren er således ikke ansvarlig for forsinkelser eller mangler ved levering der skyldes force majeure. </w:t>
      </w:r>
    </w:p>
    <w:p w14:paraId="06EB4833" w14:textId="77777777" w:rsidR="00706C88" w:rsidRPr="0039162E" w:rsidRDefault="00706C88" w:rsidP="00706C88">
      <w:pPr>
        <w:rPr>
          <w:sz w:val="18"/>
          <w:szCs w:val="18"/>
        </w:rPr>
      </w:pPr>
    </w:p>
    <w:p w14:paraId="0B3D72E5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 xml:space="preserve">Som force majeure regnes ikke vejrlig, strejke og lockout, men derimod krig, oprør, borgerlige uroligheder, blokader, karantæneforanstaltninger, brand etc. Listen er ikke udtømmende. </w:t>
      </w:r>
    </w:p>
    <w:p w14:paraId="4F6D6EAB" w14:textId="77777777" w:rsidR="00706C88" w:rsidRPr="0039162E" w:rsidRDefault="00706C88" w:rsidP="00706C88">
      <w:pPr>
        <w:rPr>
          <w:sz w:val="18"/>
          <w:szCs w:val="18"/>
        </w:rPr>
      </w:pPr>
    </w:p>
    <w:p w14:paraId="343B67CB" w14:textId="77777777" w:rsidR="00706C88" w:rsidRPr="0039162E" w:rsidRDefault="00706C88" w:rsidP="00706C88">
      <w:pPr>
        <w:pStyle w:val="Overskrift1"/>
        <w:numPr>
          <w:ilvl w:val="0"/>
          <w:numId w:val="18"/>
        </w:numPr>
        <w:tabs>
          <w:tab w:val="num" w:pos="720"/>
        </w:tabs>
        <w:rPr>
          <w:sz w:val="18"/>
          <w:szCs w:val="18"/>
        </w:rPr>
      </w:pPr>
      <w:r w:rsidRPr="0039162E">
        <w:rPr>
          <w:sz w:val="18"/>
          <w:szCs w:val="18"/>
        </w:rPr>
        <w:t>Betaling og priser</w:t>
      </w:r>
    </w:p>
    <w:p w14:paraId="663E5AA1" w14:textId="612C437C" w:rsidR="003E6044" w:rsidRPr="0039162E" w:rsidRDefault="3F6EB664" w:rsidP="488F71C7">
      <w:pPr>
        <w:rPr>
          <w:rFonts w:eastAsia="Verdana" w:cs="Verdana"/>
          <w:sz w:val="18"/>
          <w:szCs w:val="18"/>
        </w:rPr>
      </w:pPr>
      <w:bookmarkStart w:id="7" w:name="_Hlk193892971"/>
      <w:r w:rsidRPr="0039162E">
        <w:rPr>
          <w:rFonts w:eastAsia="Verdana" w:cs="Verdana"/>
          <w:sz w:val="18"/>
          <w:szCs w:val="18"/>
        </w:rPr>
        <w:t xml:space="preserve">Der er aftalt en timepris på kr. 895,- for 3. parts projektleder, </w:t>
      </w:r>
      <w:proofErr w:type="spellStart"/>
      <w:r w:rsidRPr="0039162E">
        <w:rPr>
          <w:rFonts w:eastAsia="Verdana" w:cs="Verdana"/>
          <w:sz w:val="18"/>
          <w:szCs w:val="18"/>
        </w:rPr>
        <w:t>TSA’er</w:t>
      </w:r>
      <w:proofErr w:type="spellEnd"/>
      <w:r w:rsidRPr="0039162E">
        <w:rPr>
          <w:rFonts w:eastAsia="Verdana" w:cs="Verdana"/>
          <w:sz w:val="18"/>
          <w:szCs w:val="18"/>
        </w:rPr>
        <w:t>, Trafikfolk</w:t>
      </w:r>
      <w:r w:rsidR="004038F3" w:rsidRPr="0039162E">
        <w:rPr>
          <w:rFonts w:eastAsia="Verdana" w:cs="Verdana"/>
          <w:sz w:val="18"/>
          <w:szCs w:val="18"/>
        </w:rPr>
        <w:t>, Sikkerhed</w:t>
      </w:r>
      <w:r w:rsidRPr="0039162E">
        <w:rPr>
          <w:rFonts w:eastAsia="Verdana" w:cs="Verdana"/>
          <w:sz w:val="18"/>
          <w:szCs w:val="18"/>
        </w:rPr>
        <w:t xml:space="preserve"> mv. pr. time ekskl. moms.</w:t>
      </w:r>
      <w:r w:rsidR="00706C88" w:rsidRPr="0039162E">
        <w:rPr>
          <w:sz w:val="18"/>
          <w:szCs w:val="18"/>
        </w:rPr>
        <w:t xml:space="preserve"> </w:t>
      </w:r>
      <w:r w:rsidR="2B3BCFFC" w:rsidRPr="0039162E">
        <w:rPr>
          <w:rFonts w:eastAsia="Verdana" w:cs="Verdana"/>
          <w:sz w:val="18"/>
          <w:szCs w:val="18"/>
        </w:rPr>
        <w:t xml:space="preserve">Der tillægges et administrations </w:t>
      </w:r>
      <w:proofErr w:type="spellStart"/>
      <w:r w:rsidR="2B3BCFFC" w:rsidRPr="0039162E">
        <w:rPr>
          <w:rFonts w:eastAsia="Verdana" w:cs="Verdana"/>
          <w:sz w:val="18"/>
          <w:szCs w:val="18"/>
        </w:rPr>
        <w:t>fee</w:t>
      </w:r>
      <w:proofErr w:type="spellEnd"/>
      <w:r w:rsidR="2B3BCFFC" w:rsidRPr="0039162E">
        <w:rPr>
          <w:rFonts w:eastAsia="Verdana" w:cs="Verdana"/>
          <w:sz w:val="18"/>
          <w:szCs w:val="18"/>
        </w:rPr>
        <w:t xml:space="preserve"> på udlæg på 3,5% jf. </w:t>
      </w:r>
      <w:proofErr w:type="spellStart"/>
      <w:r w:rsidR="2B3BCFFC" w:rsidRPr="0039162E">
        <w:rPr>
          <w:rFonts w:eastAsia="Verdana" w:cs="Verdana"/>
          <w:sz w:val="18"/>
          <w:szCs w:val="18"/>
        </w:rPr>
        <w:t>kommunekredit’s</w:t>
      </w:r>
      <w:proofErr w:type="spellEnd"/>
      <w:r w:rsidR="2B3BCFFC" w:rsidRPr="0039162E">
        <w:rPr>
          <w:rFonts w:eastAsia="Verdana" w:cs="Verdana"/>
          <w:sz w:val="18"/>
          <w:szCs w:val="18"/>
        </w:rPr>
        <w:t xml:space="preserve"> låneberegner. </w:t>
      </w:r>
    </w:p>
    <w:bookmarkEnd w:id="7"/>
    <w:p w14:paraId="6CD0E43E" w14:textId="77777777" w:rsidR="003E6044" w:rsidRPr="0039162E" w:rsidRDefault="003E6044" w:rsidP="488F71C7">
      <w:pPr>
        <w:rPr>
          <w:rFonts w:eastAsia="Verdana" w:cs="Verdana"/>
          <w:sz w:val="18"/>
          <w:szCs w:val="18"/>
        </w:rPr>
      </w:pPr>
    </w:p>
    <w:p w14:paraId="6609B022" w14:textId="79DC22F8" w:rsidR="00706C88" w:rsidRPr="0039162E" w:rsidRDefault="00706C88" w:rsidP="488F71C7">
      <w:pPr>
        <w:rPr>
          <w:sz w:val="18"/>
          <w:szCs w:val="18"/>
        </w:rPr>
      </w:pPr>
      <w:r w:rsidRPr="0039162E">
        <w:rPr>
          <w:sz w:val="18"/>
          <w:szCs w:val="18"/>
        </w:rPr>
        <w:t xml:space="preserve">Prisen reguleres årligt pr. 1. januar med Danmarks statistiks ILON12 lønindeks for virksomheder og organisationer. Regulering sker den 1. januar </w:t>
      </w:r>
      <w:r w:rsidR="004038F3" w:rsidRPr="0039162E">
        <w:rPr>
          <w:sz w:val="18"/>
          <w:szCs w:val="18"/>
        </w:rPr>
        <w:t>hvert år</w:t>
      </w:r>
      <w:r w:rsidRPr="0039162E">
        <w:rPr>
          <w:sz w:val="18"/>
          <w:szCs w:val="18"/>
        </w:rPr>
        <w:t xml:space="preserve">. </w:t>
      </w:r>
    </w:p>
    <w:p w14:paraId="1CB6FCF1" w14:textId="77777777" w:rsidR="00706C88" w:rsidRPr="0039162E" w:rsidRDefault="00706C88" w:rsidP="00706C88">
      <w:pPr>
        <w:rPr>
          <w:sz w:val="18"/>
          <w:szCs w:val="18"/>
        </w:rPr>
      </w:pPr>
    </w:p>
    <w:p w14:paraId="3312754E" w14:textId="5D74917F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 xml:space="preserve">Leverandøren fakturerer løbende månedsvis bagud, og fakturaen forfalder til betaling netto 14 dage. </w:t>
      </w:r>
      <w:r w:rsidR="004038F3" w:rsidRPr="0039162E">
        <w:rPr>
          <w:sz w:val="18"/>
          <w:szCs w:val="18"/>
        </w:rPr>
        <w:t>Fakturaer udsendes hvert kvartal.</w:t>
      </w:r>
    </w:p>
    <w:p w14:paraId="662AFD50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>Skyldige beløb forrentes med den til enhver tid gældende procesrente.</w:t>
      </w:r>
    </w:p>
    <w:p w14:paraId="1A44C6F3" w14:textId="77777777" w:rsidR="00706C88" w:rsidRPr="0039162E" w:rsidRDefault="00706C88" w:rsidP="00706C88">
      <w:pPr>
        <w:rPr>
          <w:sz w:val="18"/>
          <w:szCs w:val="18"/>
        </w:rPr>
      </w:pPr>
    </w:p>
    <w:p w14:paraId="5B91066F" w14:textId="77777777" w:rsidR="00706C88" w:rsidRPr="0039162E" w:rsidRDefault="00706C88" w:rsidP="00706C88">
      <w:pPr>
        <w:pStyle w:val="Overskrift1"/>
        <w:numPr>
          <w:ilvl w:val="0"/>
          <w:numId w:val="18"/>
        </w:numPr>
        <w:tabs>
          <w:tab w:val="num" w:pos="720"/>
        </w:tabs>
        <w:rPr>
          <w:sz w:val="18"/>
          <w:szCs w:val="18"/>
        </w:rPr>
      </w:pPr>
      <w:r w:rsidRPr="0039162E">
        <w:rPr>
          <w:sz w:val="18"/>
          <w:szCs w:val="18"/>
        </w:rPr>
        <w:t>Ansvar</w:t>
      </w:r>
    </w:p>
    <w:p w14:paraId="65B0A5F7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 xml:space="preserve">Leverandøren ifalder ansvar jf. dansk rets almindelige regler. Leverandøren hæfter i intet tilfælde for driftstab- tidstab, avancetab eller andet indirekte tab. </w:t>
      </w:r>
    </w:p>
    <w:p w14:paraId="44DBE62C" w14:textId="77777777" w:rsidR="00706C88" w:rsidRPr="0039162E" w:rsidRDefault="00706C88" w:rsidP="00706C88">
      <w:pPr>
        <w:rPr>
          <w:sz w:val="18"/>
          <w:szCs w:val="18"/>
        </w:rPr>
      </w:pPr>
    </w:p>
    <w:p w14:paraId="4319FFF9" w14:textId="77777777" w:rsidR="00706C88" w:rsidRPr="0039162E" w:rsidRDefault="00706C88" w:rsidP="00706C88">
      <w:pPr>
        <w:pStyle w:val="Overskrift1"/>
        <w:numPr>
          <w:ilvl w:val="0"/>
          <w:numId w:val="18"/>
        </w:numPr>
        <w:tabs>
          <w:tab w:val="num" w:pos="720"/>
        </w:tabs>
        <w:rPr>
          <w:sz w:val="18"/>
          <w:szCs w:val="18"/>
        </w:rPr>
      </w:pPr>
      <w:bookmarkStart w:id="8" w:name="_Hlk172702370"/>
      <w:r w:rsidRPr="0039162E">
        <w:rPr>
          <w:sz w:val="18"/>
          <w:szCs w:val="18"/>
        </w:rPr>
        <w:t>Fortrolighed og tavshedspligt</w:t>
      </w:r>
    </w:p>
    <w:p w14:paraId="577DD310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>Denne Aftale er fortrolig og kan hverken helt eller delvist offentliggøres uden at parterne på forhånd og skriftligt har aftalt hvad der kan/skal offentliggøres.</w:t>
      </w:r>
    </w:p>
    <w:p w14:paraId="11170454" w14:textId="77777777" w:rsidR="00706C88" w:rsidRPr="0039162E" w:rsidRDefault="00706C88" w:rsidP="00706C88">
      <w:pPr>
        <w:rPr>
          <w:sz w:val="18"/>
          <w:szCs w:val="18"/>
        </w:rPr>
      </w:pPr>
    </w:p>
    <w:p w14:paraId="3B0DB321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lastRenderedPageBreak/>
        <w:t xml:space="preserve">Ovenstående bestemmelser gælder ikke, hvis tredjemand forlanger og får medhold i begæring om aktindsigt i hele eller dele af Aftalen i henhold til forvaltningsloven eller offentlighedslovens almindelige regler om aktindsigt. </w:t>
      </w:r>
    </w:p>
    <w:p w14:paraId="179DBDB3" w14:textId="77777777" w:rsidR="00706C88" w:rsidRPr="0039162E" w:rsidRDefault="00706C88" w:rsidP="00706C88">
      <w:pPr>
        <w:rPr>
          <w:sz w:val="18"/>
          <w:szCs w:val="18"/>
        </w:rPr>
      </w:pPr>
    </w:p>
    <w:p w14:paraId="19834529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>Begge parter skal iagttage fuldstændig fortrolighed med hensyn til oplysninger, som bliver den pågældende part bekendt, som følge af samarbejdet – det er gældende både under og efter arbejdets udførelse og efter Aftalens ophør.</w:t>
      </w:r>
    </w:p>
    <w:p w14:paraId="5C00F429" w14:textId="77777777" w:rsidR="00706C88" w:rsidRPr="0039162E" w:rsidRDefault="00706C88" w:rsidP="00706C88">
      <w:pPr>
        <w:rPr>
          <w:sz w:val="18"/>
          <w:szCs w:val="18"/>
        </w:rPr>
      </w:pPr>
    </w:p>
    <w:p w14:paraId="2BA3A090" w14:textId="77777777" w:rsidR="00706C88" w:rsidRPr="0039162E" w:rsidRDefault="00706C88" w:rsidP="00706C88">
      <w:pPr>
        <w:pStyle w:val="Overskrift1"/>
        <w:numPr>
          <w:ilvl w:val="0"/>
          <w:numId w:val="18"/>
        </w:numPr>
        <w:tabs>
          <w:tab w:val="num" w:pos="720"/>
        </w:tabs>
        <w:rPr>
          <w:sz w:val="18"/>
          <w:szCs w:val="18"/>
        </w:rPr>
      </w:pPr>
      <w:r w:rsidRPr="0039162E">
        <w:rPr>
          <w:sz w:val="18"/>
          <w:szCs w:val="18"/>
        </w:rPr>
        <w:t>Lovvalg og afgørelse af tvister</w:t>
      </w:r>
    </w:p>
    <w:p w14:paraId="3F537BB8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>Nærværende Aftale er underlagt dansk ret.</w:t>
      </w:r>
    </w:p>
    <w:p w14:paraId="00BE1FA8" w14:textId="77777777" w:rsidR="00706C88" w:rsidRPr="0039162E" w:rsidRDefault="00706C88" w:rsidP="00706C88">
      <w:pPr>
        <w:rPr>
          <w:sz w:val="18"/>
          <w:szCs w:val="18"/>
        </w:rPr>
      </w:pPr>
    </w:p>
    <w:p w14:paraId="18D13365" w14:textId="77777777" w:rsidR="00706C88" w:rsidRPr="0039162E" w:rsidRDefault="00706C88" w:rsidP="00706C88">
      <w:pPr>
        <w:rPr>
          <w:sz w:val="18"/>
          <w:szCs w:val="18"/>
        </w:rPr>
      </w:pPr>
      <w:proofErr w:type="gramStart"/>
      <w:r w:rsidRPr="0039162E">
        <w:rPr>
          <w:sz w:val="18"/>
          <w:szCs w:val="18"/>
        </w:rPr>
        <w:t>Såfremt</w:t>
      </w:r>
      <w:proofErr w:type="gramEnd"/>
      <w:r w:rsidRPr="0039162E">
        <w:rPr>
          <w:sz w:val="18"/>
          <w:szCs w:val="18"/>
        </w:rPr>
        <w:t xml:space="preserve"> der mellem parterne måtte opstå en tvist i forbindelse med aftalen, skal denne søges løst ved </w:t>
      </w:r>
      <w:proofErr w:type="spellStart"/>
      <w:r w:rsidRPr="0039162E">
        <w:rPr>
          <w:sz w:val="18"/>
          <w:szCs w:val="18"/>
        </w:rPr>
        <w:t>mediation</w:t>
      </w:r>
      <w:proofErr w:type="spellEnd"/>
      <w:r w:rsidRPr="0039162E">
        <w:rPr>
          <w:sz w:val="18"/>
          <w:szCs w:val="18"/>
        </w:rPr>
        <w:t xml:space="preserve"> gennem </w:t>
      </w:r>
      <w:proofErr w:type="spellStart"/>
      <w:r w:rsidRPr="0039162E">
        <w:rPr>
          <w:sz w:val="18"/>
          <w:szCs w:val="18"/>
        </w:rPr>
        <w:t>Mediationsinstituttet</w:t>
      </w:r>
      <w:proofErr w:type="spellEnd"/>
      <w:r w:rsidRPr="0039162E">
        <w:rPr>
          <w:sz w:val="18"/>
          <w:szCs w:val="18"/>
        </w:rPr>
        <w:t xml:space="preserve"> (www.mediationsinstituttet.dk), og skal behandles jf. de til enhver tid gældende regler for behandling ved samme institut.</w:t>
      </w:r>
    </w:p>
    <w:p w14:paraId="2CAD687C" w14:textId="77777777" w:rsidR="00706C88" w:rsidRPr="0039162E" w:rsidRDefault="00706C88" w:rsidP="00706C88">
      <w:pPr>
        <w:rPr>
          <w:sz w:val="18"/>
          <w:szCs w:val="18"/>
        </w:rPr>
      </w:pPr>
    </w:p>
    <w:p w14:paraId="138E2445" w14:textId="77777777" w:rsidR="00706C88" w:rsidRPr="0039162E" w:rsidRDefault="00706C88" w:rsidP="00706C88">
      <w:pPr>
        <w:rPr>
          <w:sz w:val="18"/>
          <w:szCs w:val="18"/>
        </w:rPr>
      </w:pPr>
      <w:r w:rsidRPr="0039162E">
        <w:rPr>
          <w:sz w:val="18"/>
          <w:szCs w:val="18"/>
        </w:rPr>
        <w:t xml:space="preserve">Begge parter er berettiget til at indgive begæring til instituttet om påbegyndelse af </w:t>
      </w:r>
      <w:proofErr w:type="spellStart"/>
      <w:r w:rsidRPr="0039162E">
        <w:rPr>
          <w:sz w:val="18"/>
          <w:szCs w:val="18"/>
        </w:rPr>
        <w:t>mediations</w:t>
      </w:r>
      <w:proofErr w:type="spellEnd"/>
      <w:r w:rsidRPr="0039162E">
        <w:rPr>
          <w:sz w:val="18"/>
          <w:szCs w:val="18"/>
        </w:rPr>
        <w:t xml:space="preserve"> behandling.</w:t>
      </w:r>
    </w:p>
    <w:p w14:paraId="4F122446" w14:textId="77777777" w:rsidR="00706C88" w:rsidRPr="0039162E" w:rsidRDefault="00706C88" w:rsidP="00706C88">
      <w:pPr>
        <w:rPr>
          <w:sz w:val="18"/>
          <w:szCs w:val="18"/>
        </w:rPr>
      </w:pPr>
    </w:p>
    <w:p w14:paraId="06067247" w14:textId="77777777" w:rsidR="00706C88" w:rsidRPr="0039162E" w:rsidRDefault="00706C88" w:rsidP="00706C88">
      <w:pPr>
        <w:rPr>
          <w:sz w:val="18"/>
          <w:szCs w:val="18"/>
        </w:rPr>
      </w:pPr>
      <w:proofErr w:type="gramStart"/>
      <w:r w:rsidRPr="0039162E">
        <w:rPr>
          <w:sz w:val="18"/>
          <w:szCs w:val="18"/>
        </w:rPr>
        <w:t>Såfremt</w:t>
      </w:r>
      <w:proofErr w:type="gramEnd"/>
      <w:r w:rsidRPr="0039162E">
        <w:rPr>
          <w:sz w:val="18"/>
          <w:szCs w:val="18"/>
        </w:rPr>
        <w:t xml:space="preserve"> en løsning ikke kan opnås ved </w:t>
      </w:r>
      <w:proofErr w:type="spellStart"/>
      <w:r w:rsidRPr="0039162E">
        <w:rPr>
          <w:sz w:val="18"/>
          <w:szCs w:val="18"/>
        </w:rPr>
        <w:t>mediation</w:t>
      </w:r>
      <w:proofErr w:type="spellEnd"/>
      <w:r w:rsidRPr="0039162E">
        <w:rPr>
          <w:sz w:val="18"/>
          <w:szCs w:val="18"/>
        </w:rPr>
        <w:t>, er hver af parterne berettiget til at kræve tvisten afgjort ved en dansk domstol.</w:t>
      </w:r>
    </w:p>
    <w:p w14:paraId="405ACBAF" w14:textId="77777777" w:rsidR="00706C88" w:rsidRPr="0039162E" w:rsidRDefault="00706C88" w:rsidP="00706C88">
      <w:pPr>
        <w:rPr>
          <w:sz w:val="18"/>
          <w:szCs w:val="18"/>
        </w:rPr>
      </w:pPr>
    </w:p>
    <w:p w14:paraId="7644D3C2" w14:textId="77777777" w:rsidR="00706C88" w:rsidRPr="0039162E" w:rsidRDefault="00706C88" w:rsidP="00706C88">
      <w:pPr>
        <w:rPr>
          <w:sz w:val="18"/>
          <w:szCs w:val="18"/>
        </w:rPr>
      </w:pPr>
    </w:p>
    <w:p w14:paraId="497CBBDA" w14:textId="77777777" w:rsidR="00706C88" w:rsidRPr="0039162E" w:rsidRDefault="00706C88" w:rsidP="00706C88">
      <w:pPr>
        <w:pStyle w:val="Overskrift1"/>
        <w:numPr>
          <w:ilvl w:val="0"/>
          <w:numId w:val="18"/>
        </w:numPr>
        <w:tabs>
          <w:tab w:val="num" w:pos="720"/>
        </w:tabs>
        <w:rPr>
          <w:sz w:val="18"/>
          <w:szCs w:val="18"/>
        </w:rPr>
      </w:pPr>
      <w:r w:rsidRPr="0039162E">
        <w:rPr>
          <w:sz w:val="18"/>
          <w:szCs w:val="18"/>
        </w:rPr>
        <w:t>Underskrifter</w:t>
      </w:r>
    </w:p>
    <w:p w14:paraId="513F7622" w14:textId="0BC5D2AC" w:rsidR="00706C88" w:rsidRPr="0039162E" w:rsidRDefault="00706C88" w:rsidP="0039162E">
      <w:pPr>
        <w:pStyle w:val="orangetekst"/>
      </w:pPr>
      <w:r w:rsidRPr="0039162E">
        <w:t>På vegne af Lokaltog A/S</w:t>
      </w:r>
      <w:r w:rsidRPr="0039162E">
        <w:tab/>
      </w:r>
      <w:r w:rsidR="0039162E">
        <w:t xml:space="preserve">                     </w:t>
      </w:r>
      <w:r w:rsidRPr="0039162E">
        <w:t xml:space="preserve">På vegne af </w:t>
      </w:r>
      <w:permStart w:id="2146910802" w:edGrp="everyone"/>
      <w:r w:rsidRPr="0039162E">
        <w:rPr>
          <w:color w:val="ED7D31" w:themeColor="accent2"/>
        </w:rPr>
        <w:t>kundens navn</w:t>
      </w:r>
      <w:permEnd w:id="2146910802"/>
    </w:p>
    <w:p w14:paraId="0AA3CB53" w14:textId="77777777" w:rsidR="00706C88" w:rsidRPr="0039162E" w:rsidRDefault="00706C88" w:rsidP="00706C88">
      <w:pPr>
        <w:tabs>
          <w:tab w:val="left" w:pos="4253"/>
        </w:tabs>
        <w:rPr>
          <w:sz w:val="18"/>
          <w:szCs w:val="18"/>
        </w:rPr>
      </w:pPr>
    </w:p>
    <w:p w14:paraId="48BBE1E1" w14:textId="77777777" w:rsidR="00706C88" w:rsidRPr="0039162E" w:rsidRDefault="00706C88" w:rsidP="00706C88">
      <w:pPr>
        <w:tabs>
          <w:tab w:val="left" w:pos="4253"/>
        </w:tabs>
        <w:rPr>
          <w:sz w:val="18"/>
          <w:szCs w:val="18"/>
        </w:rPr>
      </w:pPr>
    </w:p>
    <w:p w14:paraId="6AD54D73" w14:textId="0D36875F" w:rsidR="00706C88" w:rsidRPr="0039162E" w:rsidRDefault="00054F6A" w:rsidP="00706C88">
      <w:pPr>
        <w:tabs>
          <w:tab w:val="left" w:pos="4253"/>
        </w:tabs>
        <w:rPr>
          <w:sz w:val="18"/>
          <w:szCs w:val="18"/>
        </w:rPr>
      </w:pPr>
      <w:r w:rsidRPr="0039162E">
        <w:rPr>
          <w:sz w:val="18"/>
          <w:szCs w:val="18"/>
        </w:rPr>
        <w:t>Sted</w:t>
      </w:r>
      <w:r w:rsidR="00706C88" w:rsidRPr="0039162E">
        <w:rPr>
          <w:sz w:val="18"/>
          <w:szCs w:val="18"/>
        </w:rPr>
        <w:t>, den</w:t>
      </w:r>
      <w:r w:rsidR="00706C88" w:rsidRPr="0039162E">
        <w:rPr>
          <w:sz w:val="18"/>
          <w:szCs w:val="18"/>
        </w:rPr>
        <w:tab/>
        <w:t>Sted, den</w:t>
      </w:r>
    </w:p>
    <w:p w14:paraId="14093761" w14:textId="38054C50" w:rsidR="00706C88" w:rsidRPr="0039162E" w:rsidRDefault="00024BD5" w:rsidP="0039162E">
      <w:pPr>
        <w:pStyle w:val="orangetekst"/>
      </w:pPr>
      <w:proofErr w:type="gramStart"/>
      <w:r w:rsidRPr="0039162E">
        <w:t>Hillerød,</w:t>
      </w:r>
      <w:r w:rsidR="0039162E">
        <w:t xml:space="preserve">   </w:t>
      </w:r>
      <w:proofErr w:type="gramEnd"/>
      <w:r w:rsidR="0039162E">
        <w:t xml:space="preserve">                                                    </w:t>
      </w:r>
      <w:r w:rsidRPr="0039162E">
        <w:t xml:space="preserve"> </w:t>
      </w:r>
      <w:permStart w:id="1657930247" w:edGrp="everyone"/>
      <w:r w:rsidR="00874FB6" w:rsidRPr="0039162E">
        <w:rPr>
          <w:color w:val="ED7D31" w:themeColor="accent2"/>
        </w:rPr>
        <w:t>XXXX, XX.XX.XXXX</w:t>
      </w:r>
      <w:permEnd w:id="1657930247"/>
    </w:p>
    <w:p w14:paraId="409E4ECB" w14:textId="77777777" w:rsidR="00706C88" w:rsidRPr="0039162E" w:rsidRDefault="00706C88" w:rsidP="00706C88">
      <w:pPr>
        <w:tabs>
          <w:tab w:val="left" w:pos="4253"/>
        </w:tabs>
        <w:rPr>
          <w:sz w:val="18"/>
          <w:szCs w:val="18"/>
        </w:rPr>
      </w:pPr>
    </w:p>
    <w:p w14:paraId="14419153" w14:textId="77777777" w:rsidR="00706C88" w:rsidRPr="0039162E" w:rsidRDefault="00706C88" w:rsidP="00706C88">
      <w:pPr>
        <w:tabs>
          <w:tab w:val="left" w:pos="4253"/>
        </w:tabs>
        <w:rPr>
          <w:sz w:val="18"/>
          <w:szCs w:val="18"/>
        </w:rPr>
      </w:pPr>
    </w:p>
    <w:p w14:paraId="3270CCE2" w14:textId="77777777" w:rsidR="00706C88" w:rsidRPr="0039162E" w:rsidRDefault="00706C88" w:rsidP="00706C88">
      <w:pPr>
        <w:tabs>
          <w:tab w:val="left" w:pos="4253"/>
        </w:tabs>
        <w:rPr>
          <w:sz w:val="18"/>
          <w:szCs w:val="18"/>
        </w:rPr>
      </w:pPr>
      <w:r w:rsidRPr="0039162E">
        <w:rPr>
          <w:sz w:val="18"/>
          <w:szCs w:val="18"/>
        </w:rPr>
        <w:t>_____________________</w:t>
      </w:r>
      <w:r w:rsidRPr="0039162E">
        <w:rPr>
          <w:sz w:val="18"/>
          <w:szCs w:val="18"/>
        </w:rPr>
        <w:tab/>
        <w:t>_________________________</w:t>
      </w:r>
    </w:p>
    <w:p w14:paraId="2C70C8A1" w14:textId="3DD3275B" w:rsidR="00706C88" w:rsidRPr="0039162E" w:rsidRDefault="00706C88" w:rsidP="0039162E">
      <w:pPr>
        <w:pStyle w:val="orangetekst"/>
      </w:pPr>
      <w:r w:rsidRPr="0039162E">
        <w:rPr>
          <w:b/>
        </w:rPr>
        <w:t>Titel</w:t>
      </w:r>
      <w:r w:rsidR="00F65909" w:rsidRPr="0039162E">
        <w:rPr>
          <w:bCs/>
        </w:rPr>
        <w:t xml:space="preserve"> Teamleder Projekter</w:t>
      </w:r>
      <w:r w:rsidRPr="0039162E">
        <w:tab/>
      </w:r>
      <w:r w:rsidR="0039162E">
        <w:t xml:space="preserve">                     </w:t>
      </w:r>
      <w:r w:rsidRPr="0039162E">
        <w:rPr>
          <w:b/>
        </w:rPr>
        <w:t>Titel</w:t>
      </w:r>
      <w:r w:rsidRPr="0039162E">
        <w:rPr>
          <w:b/>
          <w:bCs/>
          <w:color w:val="ED7D31" w:themeColor="accent2"/>
        </w:rPr>
        <w:t xml:space="preserve"> </w:t>
      </w:r>
      <w:permStart w:id="892358378" w:edGrp="everyone"/>
      <w:r w:rsidR="00874FB6" w:rsidRPr="0039162E">
        <w:rPr>
          <w:color w:val="ED7D31" w:themeColor="accent2"/>
        </w:rPr>
        <w:t>XXXX</w:t>
      </w:r>
      <w:permEnd w:id="892358378"/>
    </w:p>
    <w:p w14:paraId="7DCD89BF" w14:textId="68E21EB3" w:rsidR="00706C88" w:rsidRPr="0039162E" w:rsidRDefault="00706C88" w:rsidP="0039162E">
      <w:pPr>
        <w:pStyle w:val="orangetekst"/>
      </w:pPr>
      <w:r w:rsidRPr="0039162E">
        <w:rPr>
          <w:b/>
          <w:bCs/>
        </w:rPr>
        <w:t>Navn</w:t>
      </w:r>
      <w:r w:rsidR="00F65909" w:rsidRPr="0039162E">
        <w:rPr>
          <w:b/>
          <w:bCs/>
        </w:rPr>
        <w:t xml:space="preserve"> </w:t>
      </w:r>
      <w:r w:rsidR="00F65909" w:rsidRPr="0039162E">
        <w:t>Bo Reinsborg</w:t>
      </w:r>
      <w:r w:rsidRPr="0039162E">
        <w:tab/>
      </w:r>
      <w:r w:rsidR="0039162E">
        <w:t xml:space="preserve">                                 </w:t>
      </w:r>
      <w:r w:rsidRPr="0039162E">
        <w:rPr>
          <w:b/>
        </w:rPr>
        <w:t>Navn</w:t>
      </w:r>
      <w:r w:rsidR="00874FB6" w:rsidRPr="0039162E">
        <w:rPr>
          <w:b/>
          <w:color w:val="ED7D31" w:themeColor="accent2"/>
        </w:rPr>
        <w:t xml:space="preserve"> </w:t>
      </w:r>
      <w:permStart w:id="785737318" w:edGrp="everyone"/>
      <w:r w:rsidR="00874FB6" w:rsidRPr="0039162E">
        <w:rPr>
          <w:color w:val="ED7D31" w:themeColor="accent2"/>
        </w:rPr>
        <w:t>XXXX</w:t>
      </w:r>
      <w:permEnd w:id="785737318"/>
    </w:p>
    <w:bookmarkEnd w:id="8"/>
    <w:p w14:paraId="14865D89" w14:textId="77777777" w:rsidR="00706C88" w:rsidRPr="0039162E" w:rsidRDefault="00706C88" w:rsidP="00706C88">
      <w:pPr>
        <w:rPr>
          <w:sz w:val="18"/>
          <w:szCs w:val="18"/>
        </w:rPr>
      </w:pPr>
    </w:p>
    <w:p w14:paraId="22EAF584" w14:textId="77777777" w:rsidR="00706C88" w:rsidRPr="0039162E" w:rsidRDefault="00706C88" w:rsidP="00706C88">
      <w:pPr>
        <w:rPr>
          <w:b/>
          <w:bCs/>
          <w:sz w:val="18"/>
          <w:szCs w:val="18"/>
        </w:rPr>
      </w:pPr>
    </w:p>
    <w:p w14:paraId="7B840ED7" w14:textId="77777777" w:rsidR="00706C88" w:rsidRPr="0039162E" w:rsidRDefault="00706C88" w:rsidP="00706C88">
      <w:pPr>
        <w:jc w:val="center"/>
        <w:rPr>
          <w:b/>
          <w:bCs/>
          <w:sz w:val="18"/>
          <w:szCs w:val="18"/>
        </w:rPr>
      </w:pPr>
    </w:p>
    <w:p w14:paraId="4FE13ED6" w14:textId="77777777" w:rsidR="00893517" w:rsidRPr="0039162E" w:rsidRDefault="00893517" w:rsidP="0026502A">
      <w:pPr>
        <w:rPr>
          <w:sz w:val="18"/>
          <w:szCs w:val="18"/>
        </w:rPr>
      </w:pPr>
    </w:p>
    <w:p w14:paraId="0F347FAC" w14:textId="77777777" w:rsidR="00893517" w:rsidRPr="0039162E" w:rsidRDefault="00893517" w:rsidP="0026502A">
      <w:pPr>
        <w:rPr>
          <w:sz w:val="18"/>
          <w:szCs w:val="18"/>
        </w:rPr>
      </w:pPr>
    </w:p>
    <w:p w14:paraId="6C129A7C" w14:textId="77777777" w:rsidR="00893517" w:rsidRPr="0039162E" w:rsidRDefault="00893517" w:rsidP="0026502A">
      <w:pPr>
        <w:rPr>
          <w:sz w:val="18"/>
          <w:szCs w:val="18"/>
        </w:rPr>
      </w:pPr>
    </w:p>
    <w:p w14:paraId="20BD7F4F" w14:textId="77777777" w:rsidR="005713FF" w:rsidRPr="0039162E" w:rsidRDefault="005713FF" w:rsidP="0026502A">
      <w:pPr>
        <w:rPr>
          <w:sz w:val="18"/>
          <w:szCs w:val="18"/>
        </w:rPr>
      </w:pPr>
    </w:p>
    <w:p w14:paraId="20C9C1B5" w14:textId="77777777" w:rsidR="005713FF" w:rsidRPr="000438AD" w:rsidRDefault="005713FF" w:rsidP="0026502A"/>
    <w:p w14:paraId="2BCE3563" w14:textId="77777777" w:rsidR="00B14E45" w:rsidRPr="000438AD" w:rsidRDefault="00B14E45" w:rsidP="0026502A"/>
    <w:sectPr w:rsidR="00B14E45" w:rsidRPr="000438AD" w:rsidSect="00E0079C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701" w:bottom="1474" w:left="1418" w:header="113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76B65" w14:textId="77777777" w:rsidR="00F5743B" w:rsidRDefault="00F5743B">
      <w:r>
        <w:separator/>
      </w:r>
    </w:p>
  </w:endnote>
  <w:endnote w:type="continuationSeparator" w:id="0">
    <w:p w14:paraId="3DD64F03" w14:textId="77777777" w:rsidR="00F5743B" w:rsidRDefault="00F5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5265E" w14:textId="77777777" w:rsidR="0072142C" w:rsidRDefault="0072142C"/>
  <w:p w14:paraId="252DD345" w14:textId="745C8E5A" w:rsidR="0072142C" w:rsidRPr="00924E9D" w:rsidRDefault="4F7B2DA8" w:rsidP="00924E9D">
    <w:pPr>
      <w:pStyle w:val="Sidefod"/>
      <w:tabs>
        <w:tab w:val="clear" w:pos="4986"/>
        <w:tab w:val="clear" w:pos="9972"/>
        <w:tab w:val="center" w:pos="4819"/>
        <w:tab w:val="right" w:pos="9638"/>
      </w:tabs>
      <w:spacing w:line="240" w:lineRule="auto"/>
      <w:ind w:right="-284"/>
      <w:rPr>
        <w:sz w:val="16"/>
        <w:szCs w:val="16"/>
        <w:lang w:val="da-DK"/>
      </w:rPr>
    </w:pPr>
    <w:r w:rsidRPr="4F7B2DA8">
      <w:rPr>
        <w:sz w:val="16"/>
        <w:szCs w:val="16"/>
        <w:lang w:val="da-DK"/>
      </w:rPr>
      <w:t>Skabelon nr. S161_01</w:t>
    </w:r>
    <w:r w:rsidR="00893517" w:rsidRPr="00701D1F">
      <w:rPr>
        <w:lang w:val="da-DK"/>
      </w:rPr>
      <w:tab/>
    </w:r>
    <w:r w:rsidR="00893517" w:rsidRPr="00701D1F">
      <w:rPr>
        <w:lang w:val="da-DK"/>
      </w:rPr>
      <w:tab/>
    </w:r>
    <w:r w:rsidRPr="4F7B2DA8">
      <w:rPr>
        <w:sz w:val="16"/>
        <w:szCs w:val="16"/>
        <w:lang w:val="da-DK"/>
      </w:rPr>
      <w:t xml:space="preserve">Side </w:t>
    </w:r>
    <w:r w:rsidR="00893517" w:rsidRPr="4F7B2DA8">
      <w:rPr>
        <w:b/>
        <w:bCs/>
        <w:sz w:val="16"/>
        <w:szCs w:val="16"/>
        <w:lang w:val="da-DK"/>
      </w:rPr>
      <w:fldChar w:fldCharType="begin"/>
    </w:r>
    <w:r w:rsidR="00893517" w:rsidRPr="4F7B2DA8">
      <w:rPr>
        <w:b/>
        <w:bCs/>
        <w:sz w:val="16"/>
        <w:szCs w:val="16"/>
        <w:lang w:val="da-DK"/>
      </w:rPr>
      <w:instrText>PAGE  \* Arabic  \* MERGEFORMAT</w:instrText>
    </w:r>
    <w:r w:rsidR="00893517" w:rsidRPr="4F7B2DA8">
      <w:rPr>
        <w:b/>
        <w:bCs/>
        <w:sz w:val="16"/>
        <w:szCs w:val="16"/>
        <w:lang w:val="da-DK"/>
      </w:rPr>
      <w:fldChar w:fldCharType="separate"/>
    </w:r>
    <w:r w:rsidRPr="4F7B2DA8">
      <w:rPr>
        <w:b/>
        <w:bCs/>
        <w:sz w:val="16"/>
        <w:szCs w:val="16"/>
        <w:lang w:val="da-DK"/>
      </w:rPr>
      <w:t>1</w:t>
    </w:r>
    <w:r w:rsidR="00893517" w:rsidRPr="4F7B2DA8">
      <w:rPr>
        <w:b/>
        <w:bCs/>
        <w:sz w:val="16"/>
        <w:szCs w:val="16"/>
        <w:lang w:val="da-DK"/>
      </w:rPr>
      <w:fldChar w:fldCharType="end"/>
    </w:r>
    <w:r w:rsidRPr="4F7B2DA8">
      <w:rPr>
        <w:sz w:val="16"/>
        <w:szCs w:val="16"/>
        <w:lang w:val="da-DK"/>
      </w:rPr>
      <w:t xml:space="preserve"> af </w:t>
    </w:r>
    <w:r w:rsidR="00893517" w:rsidRPr="4F7B2DA8">
      <w:rPr>
        <w:b/>
        <w:bCs/>
        <w:sz w:val="16"/>
        <w:szCs w:val="16"/>
        <w:lang w:val="da-DK"/>
      </w:rPr>
      <w:fldChar w:fldCharType="begin"/>
    </w:r>
    <w:r w:rsidR="00893517" w:rsidRPr="4F7B2DA8">
      <w:rPr>
        <w:b/>
        <w:bCs/>
        <w:sz w:val="16"/>
        <w:szCs w:val="16"/>
        <w:lang w:val="da-DK"/>
      </w:rPr>
      <w:instrText>NUMPAGES  \* Arabic  \* MERGEFORMAT</w:instrText>
    </w:r>
    <w:r w:rsidR="00893517" w:rsidRPr="4F7B2DA8">
      <w:rPr>
        <w:b/>
        <w:bCs/>
        <w:sz w:val="16"/>
        <w:szCs w:val="16"/>
        <w:lang w:val="da-DK"/>
      </w:rPr>
      <w:fldChar w:fldCharType="separate"/>
    </w:r>
    <w:r w:rsidRPr="4F7B2DA8">
      <w:rPr>
        <w:b/>
        <w:bCs/>
        <w:sz w:val="16"/>
        <w:szCs w:val="16"/>
        <w:lang w:val="da-DK"/>
      </w:rPr>
      <w:t>1</w:t>
    </w:r>
    <w:r w:rsidR="00893517" w:rsidRPr="4F7B2DA8">
      <w:rPr>
        <w:b/>
        <w:bCs/>
        <w:sz w:val="16"/>
        <w:szCs w:val="16"/>
        <w:lang w:val="da-DK"/>
      </w:rPr>
      <w:fldChar w:fldCharType="end"/>
    </w:r>
  </w:p>
  <w:p w14:paraId="6A0EBFED" w14:textId="77777777" w:rsidR="0072142C" w:rsidRPr="00924E9D" w:rsidRDefault="0072142C" w:rsidP="00410DE1">
    <w:pPr>
      <w:pStyle w:val="Sidefod"/>
      <w:rPr>
        <w:lang w:val="da-D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3B507" w14:textId="77777777" w:rsidR="0072142C" w:rsidRPr="00EB1750" w:rsidRDefault="0072142C" w:rsidP="00D508E7">
    <w:pPr>
      <w:pStyle w:val="Sidefod"/>
      <w:pBdr>
        <w:bottom w:val="single" w:sz="12" w:space="5" w:color="auto"/>
      </w:pBdr>
      <w:rPr>
        <w:sz w:val="16"/>
        <w:szCs w:val="16"/>
      </w:rPr>
    </w:pPr>
  </w:p>
  <w:tbl>
    <w:tblPr>
      <w:tblW w:w="90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15"/>
      <w:gridCol w:w="1283"/>
      <w:gridCol w:w="2039"/>
      <w:gridCol w:w="2612"/>
      <w:gridCol w:w="990"/>
    </w:tblGrid>
    <w:tr w:rsidR="0072142C" w14:paraId="0D353D19" w14:textId="77777777" w:rsidTr="00D508E7">
      <w:trPr>
        <w:trHeight w:val="608"/>
      </w:trPr>
      <w:tc>
        <w:tcPr>
          <w:tcW w:w="2115" w:type="dxa"/>
        </w:tcPr>
        <w:p w14:paraId="1B8494BA" w14:textId="77777777" w:rsidR="0072142C" w:rsidRPr="00D508E7" w:rsidRDefault="0072142C" w:rsidP="00D508E7">
          <w:pPr>
            <w:pStyle w:val="Sidefod"/>
            <w:rPr>
              <w:lang w:val="da-DK"/>
            </w:rPr>
          </w:pPr>
          <w:r>
            <w:rPr>
              <w:lang w:val="da-DK"/>
            </w:rPr>
            <w:t>Dokumentansvarlig</w:t>
          </w:r>
        </w:p>
        <w:p w14:paraId="484A6C7A" w14:textId="77777777" w:rsidR="0072142C" w:rsidRPr="00D508E7" w:rsidRDefault="0072142C" w:rsidP="00D508E7">
          <w:pPr>
            <w:pStyle w:val="Sidefod"/>
            <w:rPr>
              <w:lang w:val="da-DK"/>
            </w:rPr>
          </w:pPr>
          <w:r>
            <w:rPr>
              <w:color w:val="000000" w:themeColor="text1"/>
              <w:lang w:val="da-DK"/>
            </w:rPr>
            <w:t>LKO</w:t>
          </w:r>
        </w:p>
      </w:tc>
      <w:tc>
        <w:tcPr>
          <w:tcW w:w="1283" w:type="dxa"/>
        </w:tcPr>
        <w:p w14:paraId="6A30540B" w14:textId="77777777" w:rsidR="0072142C" w:rsidRPr="00D508E7" w:rsidRDefault="0072142C" w:rsidP="00D508E7">
          <w:pPr>
            <w:pStyle w:val="Sidefod"/>
            <w:rPr>
              <w:lang w:val="da-DK"/>
            </w:rPr>
          </w:pPr>
          <w:r w:rsidRPr="00D508E7">
            <w:rPr>
              <w:lang w:val="da-DK"/>
            </w:rPr>
            <w:t>Version:</w:t>
          </w:r>
        </w:p>
        <w:p w14:paraId="5B150E06" w14:textId="77777777" w:rsidR="0072142C" w:rsidRPr="00D508E7" w:rsidRDefault="0072142C" w:rsidP="00D508E7">
          <w:pPr>
            <w:pStyle w:val="Sidefod"/>
            <w:jc w:val="center"/>
            <w:rPr>
              <w:lang w:val="da-DK"/>
            </w:rPr>
          </w:pPr>
          <w:r>
            <w:rPr>
              <w:lang w:val="da-DK"/>
            </w:rPr>
            <w:t>1.0</w:t>
          </w:r>
        </w:p>
      </w:tc>
      <w:tc>
        <w:tcPr>
          <w:tcW w:w="2039" w:type="dxa"/>
        </w:tcPr>
        <w:p w14:paraId="51C7E8D3" w14:textId="77777777" w:rsidR="0072142C" w:rsidRPr="008010B7" w:rsidRDefault="0072142C" w:rsidP="00D508E7">
          <w:pPr>
            <w:pStyle w:val="Sidefod"/>
            <w:rPr>
              <w:lang w:val="da-DK"/>
            </w:rPr>
          </w:pPr>
          <w:r w:rsidRPr="008010B7">
            <w:rPr>
              <w:lang w:val="da-DK"/>
            </w:rPr>
            <w:t>Ikrafttrædelsesdato:</w:t>
          </w:r>
        </w:p>
        <w:p w14:paraId="7D3BCF06" w14:textId="77777777" w:rsidR="0072142C" w:rsidRPr="008010B7" w:rsidRDefault="0072142C" w:rsidP="0058084A">
          <w:pPr>
            <w:pStyle w:val="Sidefod"/>
            <w:jc w:val="center"/>
            <w:rPr>
              <w:lang w:val="da-DK"/>
            </w:rPr>
          </w:pPr>
          <w:r>
            <w:rPr>
              <w:lang w:val="da-DK"/>
            </w:rPr>
            <w:t>dd.mm.åååå</w:t>
          </w:r>
        </w:p>
      </w:tc>
      <w:tc>
        <w:tcPr>
          <w:tcW w:w="2612" w:type="dxa"/>
        </w:tcPr>
        <w:p w14:paraId="7A821A5A" w14:textId="77777777" w:rsidR="0072142C" w:rsidRPr="00D508E7" w:rsidRDefault="0072142C" w:rsidP="00D508E7">
          <w:pPr>
            <w:pStyle w:val="Sidefod"/>
            <w:rPr>
              <w:lang w:val="da-DK"/>
            </w:rPr>
          </w:pPr>
          <w:r w:rsidRPr="00D508E7">
            <w:rPr>
              <w:lang w:val="da-DK"/>
            </w:rPr>
            <w:t>Udarbejdet/Gransket/</w:t>
          </w:r>
          <w:r w:rsidRPr="0058084A">
            <w:rPr>
              <w:color w:val="FF0000"/>
              <w:lang w:val="da-DK"/>
            </w:rPr>
            <w:t>Godkendt</w:t>
          </w:r>
        </w:p>
        <w:p w14:paraId="6C39F497" w14:textId="77777777" w:rsidR="0072142C" w:rsidRPr="00D508E7" w:rsidRDefault="0072142C" w:rsidP="006603DA">
          <w:pPr>
            <w:pStyle w:val="Sidefod"/>
            <w:jc w:val="center"/>
            <w:rPr>
              <w:lang w:val="da-DK"/>
            </w:rPr>
          </w:pPr>
          <w:r>
            <w:rPr>
              <w:lang w:val="da-DK"/>
            </w:rPr>
            <w:t>ETR</w:t>
          </w:r>
          <w:r w:rsidRPr="00D508E7">
            <w:rPr>
              <w:lang w:val="da-DK"/>
            </w:rPr>
            <w:t>/</w:t>
          </w:r>
          <w:r>
            <w:rPr>
              <w:lang w:val="da-DK"/>
            </w:rPr>
            <w:t>NN/</w:t>
          </w:r>
          <w:r w:rsidRPr="00D12186">
            <w:rPr>
              <w:color w:val="FF0000"/>
              <w:lang w:val="da-DK"/>
            </w:rPr>
            <w:t>LKO</w:t>
          </w:r>
        </w:p>
      </w:tc>
      <w:tc>
        <w:tcPr>
          <w:tcW w:w="990" w:type="dxa"/>
        </w:tcPr>
        <w:p w14:paraId="0669357A" w14:textId="77777777" w:rsidR="0072142C" w:rsidRPr="00D508E7" w:rsidRDefault="0072142C" w:rsidP="00D508E7">
          <w:pPr>
            <w:pStyle w:val="Sidefod"/>
            <w:jc w:val="right"/>
            <w:rPr>
              <w:lang w:val="da-DK"/>
            </w:rPr>
          </w:pPr>
          <w:r w:rsidRPr="00D508E7">
            <w:rPr>
              <w:lang w:val="da-DK"/>
            </w:rPr>
            <w:t xml:space="preserve">Side </w:t>
          </w:r>
          <w:r>
            <w:rPr>
              <w:rStyle w:val="Sidetal"/>
            </w:rPr>
            <w:fldChar w:fldCharType="begin"/>
          </w:r>
          <w:r w:rsidRPr="00D508E7">
            <w:rPr>
              <w:rStyle w:val="Sidetal"/>
              <w:lang w:val="da-DK"/>
            </w:rPr>
            <w:instrText xml:space="preserve"> PAGE </w:instrText>
          </w:r>
          <w:r>
            <w:rPr>
              <w:rStyle w:val="Sidetal"/>
            </w:rPr>
            <w:fldChar w:fldCharType="separate"/>
          </w:r>
          <w:r>
            <w:rPr>
              <w:rStyle w:val="Sidetal"/>
              <w:lang w:val="da-DK"/>
            </w:rPr>
            <w:t>1</w:t>
          </w:r>
          <w:r>
            <w:rPr>
              <w:rStyle w:val="Sidetal"/>
            </w:rPr>
            <w:fldChar w:fldCharType="end"/>
          </w:r>
          <w:r w:rsidRPr="00D508E7">
            <w:rPr>
              <w:rStyle w:val="Sidetal"/>
              <w:lang w:val="da-DK"/>
            </w:rPr>
            <w:t xml:space="preserve"> af </w:t>
          </w:r>
          <w:r>
            <w:rPr>
              <w:rStyle w:val="Sidetal"/>
            </w:rPr>
            <w:fldChar w:fldCharType="begin"/>
          </w:r>
          <w:r w:rsidRPr="00D508E7">
            <w:rPr>
              <w:rStyle w:val="Sidetal"/>
              <w:lang w:val="da-DK"/>
            </w:rPr>
            <w:instrText xml:space="preserve"> NUMPAGES </w:instrText>
          </w:r>
          <w:r>
            <w:rPr>
              <w:rStyle w:val="Sidetal"/>
            </w:rPr>
            <w:fldChar w:fldCharType="separate"/>
          </w:r>
          <w:r w:rsidR="00C7280A">
            <w:rPr>
              <w:rStyle w:val="Sidetal"/>
              <w:lang w:val="da-DK"/>
            </w:rPr>
            <w:t>2</w:t>
          </w:r>
          <w:r>
            <w:rPr>
              <w:rStyle w:val="Sidetal"/>
            </w:rPr>
            <w:fldChar w:fldCharType="end"/>
          </w:r>
        </w:p>
      </w:tc>
    </w:tr>
  </w:tbl>
  <w:p w14:paraId="4E75AF43" w14:textId="77777777" w:rsidR="0072142C" w:rsidRPr="00D508E7" w:rsidRDefault="0072142C" w:rsidP="00D508E7">
    <w:pPr>
      <w:pStyle w:val="Sidefod"/>
      <w:tabs>
        <w:tab w:val="clear" w:pos="4986"/>
        <w:tab w:val="clear" w:pos="9972"/>
        <w:tab w:val="center" w:pos="4819"/>
        <w:tab w:val="right" w:pos="9638"/>
      </w:tabs>
      <w:spacing w:line="240" w:lineRule="auto"/>
      <w:rPr>
        <w:szCs w:val="16"/>
        <w:lang w:val="da-D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DDD0C" w14:textId="77777777" w:rsidR="00F5743B" w:rsidRDefault="00F5743B">
      <w:r>
        <w:separator/>
      </w:r>
    </w:p>
  </w:footnote>
  <w:footnote w:type="continuationSeparator" w:id="0">
    <w:p w14:paraId="04832D45" w14:textId="77777777" w:rsidR="00F5743B" w:rsidRDefault="00F57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C4A50" w14:textId="77777777" w:rsidR="0072142C" w:rsidRDefault="0072142C">
    <w:pPr>
      <w:pStyle w:val="Sidehoved"/>
    </w:pPr>
    <w:r>
      <w:rPr>
        <w:noProof/>
        <w:lang w:val="en-US"/>
      </w:rPr>
      <w:drawing>
        <wp:anchor distT="0" distB="0" distL="0" distR="0" simplePos="0" relativeHeight="251655680" behindDoc="0" locked="0" layoutInCell="1" allowOverlap="1" wp14:anchorId="0E4462B9" wp14:editId="708C197D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316865" cy="274320"/>
          <wp:effectExtent l="0" t="0" r="6985" b="0"/>
          <wp:wrapNone/>
          <wp:docPr id="34" name="logosidetoPrimary_HIDE1" descr="c:\users\etr\appdata\roaming\microsoft\skabeloner\LogoL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idetoPrimary_HIDE1" descr="c:\users\etr\appdata\roaming\microsoft\skabeloner\LogoL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865" cy="274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 wp14:anchorId="49BAB8C9" wp14:editId="1B4FD1E9">
          <wp:simplePos x="0" y="0"/>
          <wp:positionH relativeFrom="page">
            <wp:posOffset>5415280</wp:posOffset>
          </wp:positionH>
          <wp:positionV relativeFrom="page">
            <wp:posOffset>720090</wp:posOffset>
          </wp:positionV>
          <wp:extent cx="1259840" cy="539750"/>
          <wp:effectExtent l="0" t="0" r="0" b="0"/>
          <wp:wrapTopAndBottom/>
          <wp:docPr id="33" name="Billede 3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5FD04" w14:textId="77777777" w:rsidR="0072142C" w:rsidRPr="00D508E7" w:rsidRDefault="0072142C" w:rsidP="00742785">
    <w:pPr>
      <w:pStyle w:val="Sidehoved"/>
      <w:rPr>
        <w:u w:val="single"/>
      </w:rPr>
    </w:pPr>
    <w:r>
      <w:rPr>
        <w:noProof/>
        <w:u w:val="single"/>
        <w:lang w:val="en-US"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603497C8" wp14:editId="5CAFC013">
              <wp:simplePos x="0" y="0"/>
              <wp:positionH relativeFrom="margin">
                <wp:posOffset>-91440</wp:posOffset>
              </wp:positionH>
              <wp:positionV relativeFrom="paragraph">
                <wp:posOffset>64770</wp:posOffset>
              </wp:positionV>
              <wp:extent cx="3048000" cy="289560"/>
              <wp:effectExtent l="0" t="0" r="0" b="0"/>
              <wp:wrapSquare wrapText="bothSides"/>
              <wp:docPr id="217" name="Tekstfel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0" cy="289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CBA85F" w14:textId="77777777" w:rsidR="0072142C" w:rsidRDefault="0072142C">
                          <w:r>
                            <w:rPr>
                              <w:b/>
                              <w:sz w:val="28"/>
                            </w:rPr>
                            <w:t>INSTRUKTION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3497C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7.2pt;margin-top:5.1pt;width:240pt;height:22.8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" stroked="f">
              <v:textbox>
                <w:txbxContent>
                  <w:p w14:paraId="7DCBA85F" w14:textId="77777777" w:rsidR="0072142C" w:rsidRDefault="0072142C">
                    <w:r>
                      <w:rPr>
                        <w:b/>
                        <w:sz w:val="28"/>
                      </w:rPr>
                      <w:t>INSTRUKTION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D508E7">
      <w:rPr>
        <w:noProof/>
        <w:u w:val="single"/>
        <w:lang w:val="en-US"/>
      </w:rPr>
      <w:drawing>
        <wp:anchor distT="0" distB="0" distL="114300" distR="114300" simplePos="0" relativeHeight="251658752" behindDoc="0" locked="0" layoutInCell="1" allowOverlap="1" wp14:anchorId="5D6892BC" wp14:editId="0FD21D7A">
          <wp:simplePos x="0" y="0"/>
          <wp:positionH relativeFrom="page">
            <wp:posOffset>5415280</wp:posOffset>
          </wp:positionH>
          <wp:positionV relativeFrom="page">
            <wp:posOffset>720090</wp:posOffset>
          </wp:positionV>
          <wp:extent cx="1259840" cy="539750"/>
          <wp:effectExtent l="0" t="0" r="0" b="0"/>
          <wp:wrapTopAndBottom/>
          <wp:docPr id="32" name="Billede 3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508E7">
      <w:rPr>
        <w:noProof/>
        <w:u w:val="single"/>
        <w:lang w:val="en-US"/>
      </w:rPr>
      <w:drawing>
        <wp:anchor distT="0" distB="0" distL="114300" distR="114300" simplePos="0" relativeHeight="251656704" behindDoc="1" locked="0" layoutInCell="1" allowOverlap="1" wp14:anchorId="0AC1895F" wp14:editId="3DBFAFE5">
          <wp:simplePos x="0" y="0"/>
          <wp:positionH relativeFrom="column">
            <wp:posOffset>3886200</wp:posOffset>
          </wp:positionH>
          <wp:positionV relativeFrom="paragraph">
            <wp:posOffset>86995</wp:posOffset>
          </wp:positionV>
          <wp:extent cx="2015490" cy="180340"/>
          <wp:effectExtent l="0" t="0" r="3810" b="0"/>
          <wp:wrapNone/>
          <wp:docPr id="28" name="DocLogoUK" descr="LKB - meetin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cLogoUK" descr="LKB - meeting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5490" cy="18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09C56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CC4E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6E22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3A25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386A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3E8A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B652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3007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F03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1844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84689D"/>
    <w:multiLevelType w:val="hybridMultilevel"/>
    <w:tmpl w:val="14A418EA"/>
    <w:lvl w:ilvl="0" w:tplc="A6B29F26">
      <w:start w:val="41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E6558"/>
    <w:multiLevelType w:val="hybridMultilevel"/>
    <w:tmpl w:val="3532145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07922"/>
    <w:multiLevelType w:val="hybridMultilevel"/>
    <w:tmpl w:val="6F52366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4D1BC1"/>
    <w:multiLevelType w:val="hybridMultilevel"/>
    <w:tmpl w:val="D310C4A4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7E50DC"/>
    <w:multiLevelType w:val="hybridMultilevel"/>
    <w:tmpl w:val="932EDEA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1A01D7"/>
    <w:multiLevelType w:val="hybridMultilevel"/>
    <w:tmpl w:val="A4B42FAA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00624"/>
    <w:multiLevelType w:val="hybridMultilevel"/>
    <w:tmpl w:val="772E8FF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D0800"/>
    <w:multiLevelType w:val="hybridMultilevel"/>
    <w:tmpl w:val="0E1827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813AC"/>
    <w:multiLevelType w:val="hybridMultilevel"/>
    <w:tmpl w:val="B7F24F0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05345">
    <w:abstractNumId w:val="9"/>
  </w:num>
  <w:num w:numId="2" w16cid:durableId="1734159552">
    <w:abstractNumId w:val="7"/>
  </w:num>
  <w:num w:numId="3" w16cid:durableId="1371412903">
    <w:abstractNumId w:val="6"/>
  </w:num>
  <w:num w:numId="4" w16cid:durableId="1052076092">
    <w:abstractNumId w:val="5"/>
  </w:num>
  <w:num w:numId="5" w16cid:durableId="187333901">
    <w:abstractNumId w:val="4"/>
  </w:num>
  <w:num w:numId="6" w16cid:durableId="1812675898">
    <w:abstractNumId w:val="8"/>
  </w:num>
  <w:num w:numId="7" w16cid:durableId="191578910">
    <w:abstractNumId w:val="3"/>
  </w:num>
  <w:num w:numId="8" w16cid:durableId="1998606182">
    <w:abstractNumId w:val="2"/>
  </w:num>
  <w:num w:numId="9" w16cid:durableId="1978729057">
    <w:abstractNumId w:val="1"/>
  </w:num>
  <w:num w:numId="10" w16cid:durableId="1560553609">
    <w:abstractNumId w:val="0"/>
  </w:num>
  <w:num w:numId="11" w16cid:durableId="2009824521">
    <w:abstractNumId w:val="11"/>
  </w:num>
  <w:num w:numId="12" w16cid:durableId="188298949">
    <w:abstractNumId w:val="15"/>
  </w:num>
  <w:num w:numId="13" w16cid:durableId="1081372247">
    <w:abstractNumId w:val="13"/>
  </w:num>
  <w:num w:numId="14" w16cid:durableId="426124791">
    <w:abstractNumId w:val="14"/>
  </w:num>
  <w:num w:numId="15" w16cid:durableId="893470832">
    <w:abstractNumId w:val="19"/>
  </w:num>
  <w:num w:numId="16" w16cid:durableId="2009628094">
    <w:abstractNumId w:val="17"/>
  </w:num>
  <w:num w:numId="17" w16cid:durableId="40793242">
    <w:abstractNumId w:val="16"/>
  </w:num>
  <w:num w:numId="18" w16cid:durableId="209926405">
    <w:abstractNumId w:val="12"/>
  </w:num>
  <w:num w:numId="19" w16cid:durableId="980697544">
    <w:abstractNumId w:val="10"/>
  </w:num>
  <w:num w:numId="20" w16cid:durableId="17924170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BExXNdLiE5PFqEi0sbIPoQjDtcCdIWT18WnjbYuwn8sMZpgHyTuGXEex08xsVXoCtfwJ25ymubahH+PViHBSuA==" w:salt="Df7CITgrRe9KeE2hZnqqBg=="/>
  <w:defaultTabStop w:val="720"/>
  <w:autoHyphenation/>
  <w:hyphenationZone w:val="14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79C"/>
    <w:rsid w:val="0000300E"/>
    <w:rsid w:val="00017859"/>
    <w:rsid w:val="00024BD5"/>
    <w:rsid w:val="00026C0E"/>
    <w:rsid w:val="000323D7"/>
    <w:rsid w:val="000438AD"/>
    <w:rsid w:val="0004500F"/>
    <w:rsid w:val="0005067A"/>
    <w:rsid w:val="00054F6A"/>
    <w:rsid w:val="000624A7"/>
    <w:rsid w:val="000642C9"/>
    <w:rsid w:val="000657FF"/>
    <w:rsid w:val="00071C09"/>
    <w:rsid w:val="00077ED6"/>
    <w:rsid w:val="0009539F"/>
    <w:rsid w:val="000A62CA"/>
    <w:rsid w:val="000C71F4"/>
    <w:rsid w:val="000C7A68"/>
    <w:rsid w:val="000D7D6F"/>
    <w:rsid w:val="000E7E78"/>
    <w:rsid w:val="001762EC"/>
    <w:rsid w:val="00183288"/>
    <w:rsid w:val="00192391"/>
    <w:rsid w:val="001A399B"/>
    <w:rsid w:val="001A53F6"/>
    <w:rsid w:val="001A5F7E"/>
    <w:rsid w:val="001F6361"/>
    <w:rsid w:val="00205268"/>
    <w:rsid w:val="00216979"/>
    <w:rsid w:val="00232D11"/>
    <w:rsid w:val="00240596"/>
    <w:rsid w:val="00262859"/>
    <w:rsid w:val="0026502A"/>
    <w:rsid w:val="00266243"/>
    <w:rsid w:val="00286C15"/>
    <w:rsid w:val="002A4381"/>
    <w:rsid w:val="002A5EEC"/>
    <w:rsid w:val="002A6AE7"/>
    <w:rsid w:val="002A7F6F"/>
    <w:rsid w:val="002B37DF"/>
    <w:rsid w:val="002B58A5"/>
    <w:rsid w:val="002B7737"/>
    <w:rsid w:val="002D126F"/>
    <w:rsid w:val="002D166C"/>
    <w:rsid w:val="002F0745"/>
    <w:rsid w:val="003010B2"/>
    <w:rsid w:val="00306932"/>
    <w:rsid w:val="0031206A"/>
    <w:rsid w:val="00314198"/>
    <w:rsid w:val="00320705"/>
    <w:rsid w:val="0033030B"/>
    <w:rsid w:val="00346F23"/>
    <w:rsid w:val="00360916"/>
    <w:rsid w:val="00361EC4"/>
    <w:rsid w:val="003850EC"/>
    <w:rsid w:val="0039162E"/>
    <w:rsid w:val="00391C9B"/>
    <w:rsid w:val="003A2760"/>
    <w:rsid w:val="003A4041"/>
    <w:rsid w:val="003A5B90"/>
    <w:rsid w:val="003A6000"/>
    <w:rsid w:val="003E6044"/>
    <w:rsid w:val="004038F3"/>
    <w:rsid w:val="00410DE1"/>
    <w:rsid w:val="00411B7B"/>
    <w:rsid w:val="00421E5C"/>
    <w:rsid w:val="00422700"/>
    <w:rsid w:val="004274D7"/>
    <w:rsid w:val="00432776"/>
    <w:rsid w:val="0043520C"/>
    <w:rsid w:val="00453C66"/>
    <w:rsid w:val="004560F3"/>
    <w:rsid w:val="00460FD6"/>
    <w:rsid w:val="004A19AE"/>
    <w:rsid w:val="004A1F70"/>
    <w:rsid w:val="004C2895"/>
    <w:rsid w:val="004C5CFA"/>
    <w:rsid w:val="004D0D26"/>
    <w:rsid w:val="004D5F0E"/>
    <w:rsid w:val="004E793F"/>
    <w:rsid w:val="004F4ED1"/>
    <w:rsid w:val="005169BE"/>
    <w:rsid w:val="00525914"/>
    <w:rsid w:val="00560E46"/>
    <w:rsid w:val="00566222"/>
    <w:rsid w:val="005713FF"/>
    <w:rsid w:val="00573461"/>
    <w:rsid w:val="0058084A"/>
    <w:rsid w:val="00585F57"/>
    <w:rsid w:val="005931EB"/>
    <w:rsid w:val="005A25C7"/>
    <w:rsid w:val="005A3DA4"/>
    <w:rsid w:val="005B5CC6"/>
    <w:rsid w:val="005B7059"/>
    <w:rsid w:val="005B74C2"/>
    <w:rsid w:val="005D1573"/>
    <w:rsid w:val="005E3489"/>
    <w:rsid w:val="0060648C"/>
    <w:rsid w:val="006113D9"/>
    <w:rsid w:val="00615B2D"/>
    <w:rsid w:val="00617314"/>
    <w:rsid w:val="00645A3E"/>
    <w:rsid w:val="006603DA"/>
    <w:rsid w:val="0066277B"/>
    <w:rsid w:val="00690A7F"/>
    <w:rsid w:val="006A0B74"/>
    <w:rsid w:val="006C6B35"/>
    <w:rsid w:val="006D23D6"/>
    <w:rsid w:val="006D6E13"/>
    <w:rsid w:val="006E15B3"/>
    <w:rsid w:val="006F12D2"/>
    <w:rsid w:val="006F1B83"/>
    <w:rsid w:val="006F6E37"/>
    <w:rsid w:val="006F7735"/>
    <w:rsid w:val="00701D1F"/>
    <w:rsid w:val="00703605"/>
    <w:rsid w:val="00706C88"/>
    <w:rsid w:val="00713358"/>
    <w:rsid w:val="00714C46"/>
    <w:rsid w:val="0072142C"/>
    <w:rsid w:val="007263A5"/>
    <w:rsid w:val="00742785"/>
    <w:rsid w:val="007571BB"/>
    <w:rsid w:val="0076278F"/>
    <w:rsid w:val="00776821"/>
    <w:rsid w:val="007805BB"/>
    <w:rsid w:val="0078117A"/>
    <w:rsid w:val="00783E7F"/>
    <w:rsid w:val="00786BEF"/>
    <w:rsid w:val="007A5111"/>
    <w:rsid w:val="007B0382"/>
    <w:rsid w:val="007C0F0A"/>
    <w:rsid w:val="007C7EBB"/>
    <w:rsid w:val="0081278C"/>
    <w:rsid w:val="00815D6E"/>
    <w:rsid w:val="00816462"/>
    <w:rsid w:val="00831F4D"/>
    <w:rsid w:val="008460AE"/>
    <w:rsid w:val="00870347"/>
    <w:rsid w:val="00874FB6"/>
    <w:rsid w:val="00875F8F"/>
    <w:rsid w:val="00885432"/>
    <w:rsid w:val="00886E10"/>
    <w:rsid w:val="008875B5"/>
    <w:rsid w:val="00893517"/>
    <w:rsid w:val="008B34B1"/>
    <w:rsid w:val="008B6D17"/>
    <w:rsid w:val="008C6A72"/>
    <w:rsid w:val="008D4146"/>
    <w:rsid w:val="008E2F04"/>
    <w:rsid w:val="008E4AC3"/>
    <w:rsid w:val="008E724B"/>
    <w:rsid w:val="008F159B"/>
    <w:rsid w:val="008F5E81"/>
    <w:rsid w:val="008F7AE8"/>
    <w:rsid w:val="0090177A"/>
    <w:rsid w:val="0090425C"/>
    <w:rsid w:val="00905510"/>
    <w:rsid w:val="009219A7"/>
    <w:rsid w:val="00924E9D"/>
    <w:rsid w:val="00926C3F"/>
    <w:rsid w:val="0093628B"/>
    <w:rsid w:val="00936597"/>
    <w:rsid w:val="00944FBD"/>
    <w:rsid w:val="009468EA"/>
    <w:rsid w:val="0095109C"/>
    <w:rsid w:val="00955913"/>
    <w:rsid w:val="00967F31"/>
    <w:rsid w:val="00975B77"/>
    <w:rsid w:val="00977F6B"/>
    <w:rsid w:val="009A1EED"/>
    <w:rsid w:val="009A436F"/>
    <w:rsid w:val="009B046A"/>
    <w:rsid w:val="009C0626"/>
    <w:rsid w:val="009D76C9"/>
    <w:rsid w:val="009D79AE"/>
    <w:rsid w:val="009F5F2F"/>
    <w:rsid w:val="00A00E20"/>
    <w:rsid w:val="00A23A82"/>
    <w:rsid w:val="00A27CB8"/>
    <w:rsid w:val="00A34E12"/>
    <w:rsid w:val="00A36454"/>
    <w:rsid w:val="00A41317"/>
    <w:rsid w:val="00A65BAA"/>
    <w:rsid w:val="00A722EB"/>
    <w:rsid w:val="00A81B20"/>
    <w:rsid w:val="00A86021"/>
    <w:rsid w:val="00A87EF1"/>
    <w:rsid w:val="00A9068B"/>
    <w:rsid w:val="00A92C2B"/>
    <w:rsid w:val="00A97EB0"/>
    <w:rsid w:val="00AB6A82"/>
    <w:rsid w:val="00AC0C7A"/>
    <w:rsid w:val="00AC3669"/>
    <w:rsid w:val="00AD195E"/>
    <w:rsid w:val="00AE554A"/>
    <w:rsid w:val="00AF6A6F"/>
    <w:rsid w:val="00B03ADB"/>
    <w:rsid w:val="00B07BE4"/>
    <w:rsid w:val="00B14E45"/>
    <w:rsid w:val="00B2025F"/>
    <w:rsid w:val="00B260F9"/>
    <w:rsid w:val="00B26A17"/>
    <w:rsid w:val="00B272B1"/>
    <w:rsid w:val="00B30D23"/>
    <w:rsid w:val="00B33028"/>
    <w:rsid w:val="00B436D5"/>
    <w:rsid w:val="00B45095"/>
    <w:rsid w:val="00B45AF0"/>
    <w:rsid w:val="00B45FF1"/>
    <w:rsid w:val="00B51E7A"/>
    <w:rsid w:val="00B52699"/>
    <w:rsid w:val="00B7288B"/>
    <w:rsid w:val="00B87797"/>
    <w:rsid w:val="00B93141"/>
    <w:rsid w:val="00B9459A"/>
    <w:rsid w:val="00BA511B"/>
    <w:rsid w:val="00BC1741"/>
    <w:rsid w:val="00BC427E"/>
    <w:rsid w:val="00BC48D4"/>
    <w:rsid w:val="00BD3F47"/>
    <w:rsid w:val="00BE43E3"/>
    <w:rsid w:val="00BE46B7"/>
    <w:rsid w:val="00BF22FE"/>
    <w:rsid w:val="00C01E0E"/>
    <w:rsid w:val="00C03EE8"/>
    <w:rsid w:val="00C07EA9"/>
    <w:rsid w:val="00C11335"/>
    <w:rsid w:val="00C16AB5"/>
    <w:rsid w:val="00C17516"/>
    <w:rsid w:val="00C21291"/>
    <w:rsid w:val="00C37439"/>
    <w:rsid w:val="00C4422C"/>
    <w:rsid w:val="00C463DA"/>
    <w:rsid w:val="00C65230"/>
    <w:rsid w:val="00C7280A"/>
    <w:rsid w:val="00C75D5C"/>
    <w:rsid w:val="00C806A2"/>
    <w:rsid w:val="00C80D05"/>
    <w:rsid w:val="00C8564D"/>
    <w:rsid w:val="00C90D7B"/>
    <w:rsid w:val="00C925F0"/>
    <w:rsid w:val="00C97F90"/>
    <w:rsid w:val="00CB0497"/>
    <w:rsid w:val="00CB05F9"/>
    <w:rsid w:val="00CC35BD"/>
    <w:rsid w:val="00CC4574"/>
    <w:rsid w:val="00CD160B"/>
    <w:rsid w:val="00D00A84"/>
    <w:rsid w:val="00D0386F"/>
    <w:rsid w:val="00D039F2"/>
    <w:rsid w:val="00D12186"/>
    <w:rsid w:val="00D155A8"/>
    <w:rsid w:val="00D30E3A"/>
    <w:rsid w:val="00D378E7"/>
    <w:rsid w:val="00D4482D"/>
    <w:rsid w:val="00D50532"/>
    <w:rsid w:val="00D508E7"/>
    <w:rsid w:val="00D66919"/>
    <w:rsid w:val="00D814F0"/>
    <w:rsid w:val="00D860D2"/>
    <w:rsid w:val="00D90129"/>
    <w:rsid w:val="00DA14B3"/>
    <w:rsid w:val="00DA7D26"/>
    <w:rsid w:val="00DB37EA"/>
    <w:rsid w:val="00DB41F1"/>
    <w:rsid w:val="00DC1564"/>
    <w:rsid w:val="00DD0A65"/>
    <w:rsid w:val="00DD35FC"/>
    <w:rsid w:val="00DD51E6"/>
    <w:rsid w:val="00DD66C0"/>
    <w:rsid w:val="00DD77C8"/>
    <w:rsid w:val="00DE29AF"/>
    <w:rsid w:val="00DE44F5"/>
    <w:rsid w:val="00E0079C"/>
    <w:rsid w:val="00E0310B"/>
    <w:rsid w:val="00E0543B"/>
    <w:rsid w:val="00E05A80"/>
    <w:rsid w:val="00E06DA0"/>
    <w:rsid w:val="00E22EEB"/>
    <w:rsid w:val="00E3119A"/>
    <w:rsid w:val="00E7470D"/>
    <w:rsid w:val="00E7523A"/>
    <w:rsid w:val="00E872FB"/>
    <w:rsid w:val="00E90583"/>
    <w:rsid w:val="00E9076D"/>
    <w:rsid w:val="00E91A73"/>
    <w:rsid w:val="00E92888"/>
    <w:rsid w:val="00E9603B"/>
    <w:rsid w:val="00EA2BA2"/>
    <w:rsid w:val="00EB0C70"/>
    <w:rsid w:val="00EB1750"/>
    <w:rsid w:val="00EB2026"/>
    <w:rsid w:val="00EC143A"/>
    <w:rsid w:val="00EC29EF"/>
    <w:rsid w:val="00EC7DB1"/>
    <w:rsid w:val="00EF1320"/>
    <w:rsid w:val="00F022DD"/>
    <w:rsid w:val="00F266EC"/>
    <w:rsid w:val="00F33FA0"/>
    <w:rsid w:val="00F43228"/>
    <w:rsid w:val="00F44D5E"/>
    <w:rsid w:val="00F5743B"/>
    <w:rsid w:val="00F637C2"/>
    <w:rsid w:val="00F65909"/>
    <w:rsid w:val="00F66D01"/>
    <w:rsid w:val="00F72495"/>
    <w:rsid w:val="00F80FAE"/>
    <w:rsid w:val="00F855A7"/>
    <w:rsid w:val="00FA27B2"/>
    <w:rsid w:val="00FA3505"/>
    <w:rsid w:val="00FB04E6"/>
    <w:rsid w:val="00FB4646"/>
    <w:rsid w:val="00FC0D01"/>
    <w:rsid w:val="00FC758F"/>
    <w:rsid w:val="00FD1A23"/>
    <w:rsid w:val="00FD5D99"/>
    <w:rsid w:val="00FD5E57"/>
    <w:rsid w:val="00FD757F"/>
    <w:rsid w:val="291FF98E"/>
    <w:rsid w:val="2B3BCFFC"/>
    <w:rsid w:val="3F6EB664"/>
    <w:rsid w:val="488F71C7"/>
    <w:rsid w:val="4F7B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D2F37B"/>
  <w15:docId w15:val="{4757C534-46AE-4124-B304-BC5D0DD68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1F4D"/>
    <w:pPr>
      <w:spacing w:line="280" w:lineRule="atLeast"/>
    </w:pPr>
    <w:rPr>
      <w:rFonts w:ascii="Verdana" w:hAnsi="Verdana"/>
      <w:szCs w:val="19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742785"/>
    <w:pPr>
      <w:keepNext/>
      <w:spacing w:after="280"/>
      <w:outlineLvl w:val="0"/>
    </w:pPr>
    <w:rPr>
      <w:rFonts w:cs="Arial"/>
      <w:b/>
      <w:bCs/>
      <w:kern w:val="32"/>
      <w:sz w:val="21"/>
      <w:szCs w:val="32"/>
    </w:rPr>
  </w:style>
  <w:style w:type="paragraph" w:styleId="Overskrift2">
    <w:name w:val="heading 2"/>
    <w:basedOn w:val="Normal"/>
    <w:next w:val="Normal"/>
    <w:qFormat/>
    <w:rsid w:val="0076278F"/>
    <w:pPr>
      <w:keepNext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Overskrift2"/>
    <w:next w:val="Normal"/>
    <w:qFormat/>
    <w:rsid w:val="002B58A5"/>
    <w:pPr>
      <w:outlineLvl w:val="2"/>
    </w:pPr>
    <w:rPr>
      <w:b w:val="0"/>
    </w:rPr>
  </w:style>
  <w:style w:type="paragraph" w:styleId="Overskrift4">
    <w:name w:val="heading 4"/>
    <w:basedOn w:val="Overskrift3"/>
    <w:next w:val="Normal"/>
    <w:qFormat/>
    <w:rsid w:val="00585F57"/>
    <w:pPr>
      <w:outlineLvl w:val="3"/>
    </w:pPr>
  </w:style>
  <w:style w:type="paragraph" w:styleId="Overskrift5">
    <w:name w:val="heading 5"/>
    <w:basedOn w:val="Overskrift4"/>
    <w:next w:val="Normal"/>
    <w:qFormat/>
    <w:rsid w:val="00585F57"/>
    <w:pPr>
      <w:outlineLvl w:val="4"/>
    </w:pPr>
  </w:style>
  <w:style w:type="paragraph" w:styleId="Overskrift6">
    <w:name w:val="heading 6"/>
    <w:basedOn w:val="Overskrift5"/>
    <w:next w:val="Normal"/>
    <w:qFormat/>
    <w:rsid w:val="00585F57"/>
    <w:pPr>
      <w:outlineLvl w:val="5"/>
    </w:pPr>
  </w:style>
  <w:style w:type="paragraph" w:styleId="Overskrift7">
    <w:name w:val="heading 7"/>
    <w:basedOn w:val="Overskrift6"/>
    <w:next w:val="Normal"/>
    <w:qFormat/>
    <w:rsid w:val="00585F57"/>
    <w:pPr>
      <w:outlineLvl w:val="6"/>
    </w:pPr>
  </w:style>
  <w:style w:type="paragraph" w:styleId="Overskrift8">
    <w:name w:val="heading 8"/>
    <w:basedOn w:val="Overskrift7"/>
    <w:next w:val="Normal"/>
    <w:qFormat/>
    <w:rsid w:val="00585F57"/>
    <w:pPr>
      <w:outlineLvl w:val="7"/>
    </w:pPr>
  </w:style>
  <w:style w:type="paragraph" w:styleId="Overskrift9">
    <w:name w:val="heading 9"/>
    <w:basedOn w:val="Overskrift8"/>
    <w:next w:val="Normal"/>
    <w:qFormat/>
    <w:rsid w:val="00585F57"/>
    <w:pPr>
      <w:outlineLvl w:val="8"/>
    </w:p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Template-Lokalbanen">
    <w:name w:val="Template - Lokalbanen"/>
    <w:basedOn w:val="Normal"/>
    <w:next w:val="Normal"/>
    <w:rsid w:val="00205268"/>
    <w:rPr>
      <w:b/>
      <w:sz w:val="14"/>
      <w:szCs w:val="16"/>
      <w:lang w:val="en-US"/>
    </w:rPr>
  </w:style>
  <w:style w:type="table" w:styleId="Tabel-Gitter">
    <w:name w:val="Table Grid"/>
    <w:basedOn w:val="Tabel-Normal"/>
    <w:rsid w:val="00C07EA9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rsid w:val="00C07EA9"/>
    <w:pPr>
      <w:tabs>
        <w:tab w:val="center" w:pos="4986"/>
        <w:tab w:val="right" w:pos="9972"/>
      </w:tabs>
    </w:pPr>
  </w:style>
  <w:style w:type="paragraph" w:styleId="Sidefod">
    <w:name w:val="footer"/>
    <w:basedOn w:val="Normal"/>
    <w:link w:val="SidefodTegn"/>
    <w:rsid w:val="00205268"/>
    <w:pPr>
      <w:tabs>
        <w:tab w:val="center" w:pos="4986"/>
        <w:tab w:val="right" w:pos="9972"/>
      </w:tabs>
      <w:spacing w:line="240" w:lineRule="atLeast"/>
    </w:pPr>
    <w:rPr>
      <w:noProof/>
      <w:sz w:val="14"/>
      <w:lang w:val="en-US"/>
    </w:rPr>
  </w:style>
  <w:style w:type="character" w:styleId="Sidetal">
    <w:name w:val="page number"/>
    <w:basedOn w:val="Standardskrifttypeiafsnit"/>
    <w:rsid w:val="00742785"/>
  </w:style>
  <w:style w:type="character" w:styleId="Hyperlink">
    <w:name w:val="Hyperlink"/>
    <w:semiHidden/>
    <w:rsid w:val="000C7A68"/>
    <w:rPr>
      <w:color w:val="0000FF"/>
      <w:u w:val="single"/>
    </w:rPr>
  </w:style>
  <w:style w:type="paragraph" w:customStyle="1" w:styleId="Template-Afsenderinformation">
    <w:name w:val="Template - Afsender information"/>
    <w:basedOn w:val="Normal"/>
    <w:rsid w:val="00E05A80"/>
    <w:rPr>
      <w:sz w:val="16"/>
    </w:rPr>
  </w:style>
  <w:style w:type="character" w:styleId="Fodnotehenvisning">
    <w:name w:val="footnote reference"/>
    <w:semiHidden/>
    <w:rsid w:val="00585F57"/>
    <w:rPr>
      <w:vertAlign w:val="superscript"/>
    </w:rPr>
  </w:style>
  <w:style w:type="paragraph" w:styleId="Fodnotetekst">
    <w:name w:val="footnote text"/>
    <w:basedOn w:val="Normal"/>
    <w:semiHidden/>
    <w:rsid w:val="00585F57"/>
    <w:rPr>
      <w:sz w:val="16"/>
      <w:szCs w:val="20"/>
    </w:rPr>
  </w:style>
  <w:style w:type="paragraph" w:customStyle="1" w:styleId="Normal-Referatinfo">
    <w:name w:val="Normal - Referat  info"/>
    <w:basedOn w:val="Normal"/>
    <w:rsid w:val="003010B2"/>
    <w:pPr>
      <w:spacing w:line="420" w:lineRule="atLeast"/>
    </w:pPr>
  </w:style>
  <w:style w:type="paragraph" w:customStyle="1" w:styleId="Normal-Kopitil">
    <w:name w:val="Normal - Kopi til"/>
    <w:basedOn w:val="Normal-Referatinfo"/>
    <w:next w:val="Normal"/>
    <w:rsid w:val="003010B2"/>
    <w:rPr>
      <w:sz w:val="15"/>
    </w:rPr>
  </w:style>
  <w:style w:type="paragraph" w:customStyle="1" w:styleId="Normal-Info">
    <w:name w:val="Normal - Info"/>
    <w:basedOn w:val="Normal"/>
    <w:rsid w:val="0076278F"/>
    <w:rPr>
      <w:caps/>
    </w:rPr>
  </w:style>
  <w:style w:type="character" w:customStyle="1" w:styleId="SidefodTegn">
    <w:name w:val="Sidefod Tegn"/>
    <w:link w:val="Sidefod"/>
    <w:rsid w:val="00EB1750"/>
    <w:rPr>
      <w:rFonts w:ascii="Verdana" w:hAnsi="Verdana"/>
      <w:noProof/>
      <w:sz w:val="14"/>
      <w:szCs w:val="19"/>
      <w:lang w:val="en-US" w:eastAsia="en-US"/>
    </w:rPr>
  </w:style>
  <w:style w:type="paragraph" w:styleId="Markeringsbobletekst">
    <w:name w:val="Balloon Text"/>
    <w:basedOn w:val="Normal"/>
    <w:link w:val="MarkeringsbobletekstTegn"/>
    <w:rsid w:val="00B9459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link w:val="Markeringsbobletekst"/>
    <w:rsid w:val="00B9459A"/>
    <w:rPr>
      <w:rFonts w:ascii="Segoe UI" w:hAnsi="Segoe UI" w:cs="Segoe UI"/>
      <w:sz w:val="18"/>
      <w:szCs w:val="18"/>
      <w:lang w:eastAsia="en-US"/>
    </w:rPr>
  </w:style>
  <w:style w:type="character" w:styleId="Kommentarhenvisning">
    <w:name w:val="annotation reference"/>
    <w:basedOn w:val="Standardskrifttypeiafsnit"/>
    <w:uiPriority w:val="99"/>
    <w:unhideWhenUsed/>
    <w:rsid w:val="00831F4D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831F4D"/>
    <w:rPr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831F4D"/>
    <w:rPr>
      <w:rFonts w:ascii="Verdana" w:hAnsi="Verdana"/>
      <w:lang w:eastAsia="en-US"/>
    </w:rPr>
  </w:style>
  <w:style w:type="paragraph" w:styleId="Kommentaremne">
    <w:name w:val="annotation subject"/>
    <w:basedOn w:val="Kommentartekst"/>
    <w:next w:val="Kommentartekst"/>
    <w:link w:val="KommentaremneTegn"/>
    <w:rsid w:val="00D508E7"/>
    <w:pPr>
      <w:spacing w:line="240" w:lineRule="auto"/>
    </w:pPr>
    <w:rPr>
      <w:b/>
      <w:bCs/>
    </w:rPr>
  </w:style>
  <w:style w:type="character" w:customStyle="1" w:styleId="KommentaremneTegn">
    <w:name w:val="Kommentaremne Tegn"/>
    <w:basedOn w:val="KommentartekstTegn"/>
    <w:link w:val="Kommentaremne"/>
    <w:rsid w:val="00D508E7"/>
    <w:rPr>
      <w:rFonts w:ascii="Verdana" w:hAnsi="Verdana"/>
      <w:b/>
      <w:bCs/>
      <w:lang w:eastAsia="en-US"/>
    </w:rPr>
  </w:style>
  <w:style w:type="character" w:styleId="BesgtLink">
    <w:name w:val="FollowedHyperlink"/>
    <w:basedOn w:val="Standardskrifttypeiafsnit"/>
    <w:rsid w:val="00314198"/>
    <w:rPr>
      <w:color w:val="954F72" w:themeColor="followedHyperlink"/>
      <w:u w:val="single"/>
    </w:rPr>
  </w:style>
  <w:style w:type="paragraph" w:styleId="Listeafsnit">
    <w:name w:val="List Paragraph"/>
    <w:basedOn w:val="Normal"/>
    <w:uiPriority w:val="34"/>
    <w:qFormat/>
    <w:rsid w:val="00A97EB0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rsid w:val="00BC1741"/>
    <w:rPr>
      <w:rFonts w:ascii="Verdana" w:hAnsi="Verdana" w:cs="Arial"/>
      <w:b/>
      <w:bCs/>
      <w:kern w:val="32"/>
      <w:sz w:val="21"/>
      <w:szCs w:val="32"/>
      <w:lang w:eastAsia="en-US"/>
    </w:rPr>
  </w:style>
  <w:style w:type="paragraph" w:customStyle="1" w:styleId="Default">
    <w:name w:val="Default"/>
    <w:rsid w:val="00E9076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fontstyle01">
    <w:name w:val="fontstyle01"/>
    <w:basedOn w:val="Standardskrifttypeiafsnit"/>
    <w:rsid w:val="0072142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Korrektur">
    <w:name w:val="Revision"/>
    <w:hidden/>
    <w:uiPriority w:val="99"/>
    <w:semiHidden/>
    <w:rsid w:val="004038F3"/>
    <w:rPr>
      <w:rFonts w:ascii="Verdana" w:hAnsi="Verdana"/>
      <w:szCs w:val="19"/>
      <w:lang w:eastAsia="en-US"/>
    </w:rPr>
  </w:style>
  <w:style w:type="table" w:customStyle="1" w:styleId="Tabel-Gitter1">
    <w:name w:val="Tabel - Gitter1"/>
    <w:basedOn w:val="Tabel-Normal"/>
    <w:next w:val="Tabel-Gitter"/>
    <w:uiPriority w:val="39"/>
    <w:rsid w:val="00391C9B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391C9B"/>
    <w:rPr>
      <w:color w:val="FFFFFF"/>
      <w:sz w:val="36"/>
      <w:szCs w:val="36"/>
      <w:lang w:eastAsia="da-DK"/>
    </w:rPr>
  </w:style>
  <w:style w:type="paragraph" w:customStyle="1" w:styleId="Orangeoverskrift">
    <w:name w:val="Orange overskrift"/>
    <w:basedOn w:val="Normal"/>
    <w:link w:val="OrangeoverskriftTegn"/>
    <w:autoRedefine/>
    <w:qFormat/>
    <w:rsid w:val="0039162E"/>
    <w:rPr>
      <w:color w:val="000000" w:themeColor="text1"/>
      <w:sz w:val="28"/>
      <w:szCs w:val="36"/>
      <w:lang w:eastAsia="da-DK"/>
    </w:rPr>
  </w:style>
  <w:style w:type="character" w:customStyle="1" w:styleId="OrangeoverskriftTegn">
    <w:name w:val="Orange overskrift Tegn"/>
    <w:basedOn w:val="Standardskrifttypeiafsnit"/>
    <w:link w:val="Orangeoverskrift"/>
    <w:rsid w:val="0039162E"/>
    <w:rPr>
      <w:rFonts w:ascii="Verdana" w:hAnsi="Verdana"/>
      <w:color w:val="000000" w:themeColor="text1"/>
      <w:sz w:val="28"/>
      <w:szCs w:val="36"/>
    </w:rPr>
  </w:style>
  <w:style w:type="paragraph" w:customStyle="1" w:styleId="orangetekst">
    <w:name w:val="orange tekst"/>
    <w:basedOn w:val="Normal"/>
    <w:link w:val="orangetekstTegn"/>
    <w:autoRedefine/>
    <w:qFormat/>
    <w:rsid w:val="0039162E"/>
    <w:rPr>
      <w:sz w:val="18"/>
      <w:szCs w:val="22"/>
      <w:lang w:eastAsia="da-DK"/>
    </w:rPr>
  </w:style>
  <w:style w:type="character" w:customStyle="1" w:styleId="orangetekstTegn">
    <w:name w:val="orange tekst Tegn"/>
    <w:basedOn w:val="Standardskrifttypeiafsnit"/>
    <w:link w:val="orangetekst"/>
    <w:rsid w:val="0039162E"/>
    <w:rPr>
      <w:rFonts w:ascii="Verdana" w:hAnsi="Verdana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4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sl\Downloads\Lokaltog%20-%20Word%20skabelon%20(blanket)%20(8).dotx" TargetMode="Externa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70D45B62B55548A6EFC8CC4A7186F6" ma:contentTypeVersion="6" ma:contentTypeDescription="Opret et nyt dokument." ma:contentTypeScope="" ma:versionID="5a0694c2a4552c1a0e73310f98fa7b59">
  <xsd:schema xmlns:xsd="http://www.w3.org/2001/XMLSchema" xmlns:xs="http://www.w3.org/2001/XMLSchema" xmlns:p="http://schemas.microsoft.com/office/2006/metadata/properties" xmlns:ns2="6799a1f1-056b-4693-b2d6-da70fcc7f726" xmlns:ns3="e3412fa9-4a2f-4e25-8da9-dae9eed2bf55" targetNamespace="http://schemas.microsoft.com/office/2006/metadata/properties" ma:root="true" ma:fieldsID="c006263bfb69dde03353cf9029581b2d" ns2:_="" ns3:_="">
    <xsd:import namespace="6799a1f1-056b-4693-b2d6-da70fcc7f726"/>
    <xsd:import namespace="e3412fa9-4a2f-4e25-8da9-dae9eed2bf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9a1f1-056b-4693-b2d6-da70fcc7f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412fa9-4a2f-4e25-8da9-dae9eed2bf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2C2D2A-809C-44DD-9BB0-BBEEE12D12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84B998-BE9B-4EA9-8B69-BAD0CD33AC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63A0EE-D73B-44A8-8BD1-127E528E2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9a1f1-056b-4693-b2d6-da70fcc7f726"/>
    <ds:schemaRef ds:uri="e3412fa9-4a2f-4e25-8da9-dae9eed2bf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Lokaltog - Word skabelon (blanket) (8)</Template>
  <TotalTime>60</TotalTime>
  <Pages>5</Pages>
  <Words>802</Words>
  <Characters>4893</Characters>
  <Application>Microsoft Office Word</Application>
  <DocSecurity>8</DocSecurity>
  <Lines>40</Lines>
  <Paragraphs>11</Paragraphs>
  <ScaleCrop>false</ScaleCrop>
  <Company>SkabelonDesign ApS</Company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[Navn og Adresse]</dc:title>
  <dc:creator>Tine G. Slotholt</dc:creator>
  <cp:lastModifiedBy>Isabella Munch Sauer</cp:lastModifiedBy>
  <cp:revision>22</cp:revision>
  <cp:lastPrinted>2020-03-05T11:21:00Z</cp:lastPrinted>
  <dcterms:created xsi:type="dcterms:W3CDTF">2024-07-24T06:35:00Z</dcterms:created>
  <dcterms:modified xsi:type="dcterms:W3CDTF">2025-11-05T10:35:00Z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owLogo">
    <vt:lpwstr>Yes</vt:lpwstr>
  </property>
  <property fmtid="{D5CDD505-2E9C-101B-9397-08002B2CF9AE}" pid="3" name="CurrentUser">
    <vt:lpwstr>Standard Profile</vt:lpwstr>
  </property>
  <property fmtid="{D5CDD505-2E9C-101B-9397-08002B2CF9AE}" pid="4" name="Language">
    <vt:lpwstr>Danish</vt:lpwstr>
  </property>
  <property fmtid="{D5CDD505-2E9C-101B-9397-08002B2CF9AE}" pid="5" name="CurrentLogo">
    <vt:lpwstr>Lokalbanen</vt:lpwstr>
  </property>
</Properties>
</file>